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51A" w:rsidRDefault="0057351A" w:rsidP="008C2EBC">
      <w:pPr>
        <w:spacing w:afterLines="50"/>
        <w:jc w:val="left"/>
        <w:rPr>
          <w:rFonts w:ascii="宋体"/>
          <w:b/>
        </w:rPr>
      </w:pPr>
      <w:r>
        <w:rPr>
          <w:rFonts w:ascii="宋体" w:hAnsi="宋体" w:hint="eastAsia"/>
          <w:b/>
        </w:rPr>
        <w:t>学而思奥数网天天练周练习</w:t>
      </w:r>
      <w:r>
        <w:rPr>
          <w:rFonts w:ascii="宋体" w:hAnsi="宋体"/>
          <w:b/>
        </w:rPr>
        <w:t xml:space="preserve">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05"/>
          <w:attr w:name="Year" w:val="2010"/>
        </w:smartTagPr>
        <w:r>
          <w:rPr>
            <w:rFonts w:ascii="宋体" w:hAnsi="宋体"/>
            <w:b/>
          </w:rPr>
          <w:t>2010</w:t>
        </w:r>
        <w:r>
          <w:rPr>
            <w:rFonts w:ascii="宋体" w:hAnsi="宋体" w:hint="eastAsia"/>
            <w:b/>
          </w:rPr>
          <w:t>年</w:t>
        </w:r>
        <w:r>
          <w:rPr>
            <w:rFonts w:ascii="宋体" w:hAnsi="宋体"/>
            <w:b/>
          </w:rPr>
          <w:t>05</w:t>
        </w:r>
        <w:r>
          <w:rPr>
            <w:rFonts w:ascii="宋体" w:hAnsi="宋体" w:hint="eastAsia"/>
            <w:b/>
          </w:rPr>
          <w:t>月</w:t>
        </w:r>
        <w:r>
          <w:rPr>
            <w:rFonts w:ascii="宋体" w:hAnsi="宋体"/>
            <w:b/>
          </w:rPr>
          <w:t>10</w:t>
        </w:r>
        <w:r>
          <w:rPr>
            <w:rFonts w:ascii="宋体" w:hAnsi="宋体" w:hint="eastAsia"/>
            <w:b/>
          </w:rPr>
          <w:t>日</w:t>
        </w:r>
      </w:smartTag>
      <w:r>
        <w:rPr>
          <w:rFonts w:ascii="宋体" w:hAnsi="宋体"/>
          <w:b/>
        </w:rPr>
        <w:t>——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4"/>
          <w:attr w:name="Month" w:val="05"/>
          <w:attr w:name="Year" w:val="2010"/>
        </w:smartTagPr>
        <w:r>
          <w:rPr>
            <w:rFonts w:ascii="宋体" w:hAnsi="宋体"/>
            <w:b/>
          </w:rPr>
          <w:t>2010</w:t>
        </w:r>
        <w:r>
          <w:rPr>
            <w:rFonts w:ascii="宋体" w:hAnsi="宋体" w:hint="eastAsia"/>
            <w:b/>
          </w:rPr>
          <w:t>年</w:t>
        </w:r>
        <w:r>
          <w:rPr>
            <w:rFonts w:ascii="宋体" w:hAnsi="宋体"/>
            <w:b/>
          </w:rPr>
          <w:t>05</w:t>
        </w:r>
        <w:r>
          <w:rPr>
            <w:rFonts w:ascii="宋体" w:hAnsi="宋体" w:hint="eastAsia"/>
            <w:b/>
          </w:rPr>
          <w:t>月</w:t>
        </w:r>
        <w:r>
          <w:rPr>
            <w:rFonts w:ascii="宋体" w:hAnsi="宋体"/>
            <w:b/>
          </w:rPr>
          <w:t>14</w:t>
        </w:r>
        <w:r>
          <w:rPr>
            <w:rFonts w:ascii="宋体" w:hAnsi="宋体" w:hint="eastAsia"/>
            <w:b/>
          </w:rPr>
          <w:t>日</w:t>
        </w:r>
      </w:smartTag>
      <w:r>
        <w:rPr>
          <w:rFonts w:ascii="宋体" w:hAnsi="宋体" w:hint="eastAsia"/>
          <w:b/>
        </w:rPr>
        <w:t>（五年级）</w:t>
      </w:r>
    </w:p>
    <w:p w:rsidR="0057351A" w:rsidRDefault="0057351A" w:rsidP="00471F5F">
      <w:pPr>
        <w:pStyle w:val="p0"/>
        <w:spacing w:after="50"/>
        <w:jc w:val="center"/>
        <w:rPr>
          <w:rFonts w:ascii="宋体"/>
        </w:rPr>
      </w:pPr>
    </w:p>
    <w:p w:rsidR="0057351A" w:rsidRDefault="0057351A" w:rsidP="00471F5F">
      <w:pPr>
        <w:spacing w:after="50"/>
        <w:rPr>
          <w:rFonts w:ascii="宋体"/>
          <w:b/>
        </w:rPr>
        <w:sectPr w:rsidR="0057351A" w:rsidSect="00471F5F">
          <w:headerReference w:type="default" r:id="rId6"/>
          <w:footerReference w:type="default" r:id="rId7"/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57351A" w:rsidRDefault="0057351A" w:rsidP="00471F5F">
      <w:pPr>
        <w:rPr>
          <w:rFonts w:ascii="宋体"/>
        </w:rPr>
      </w:pPr>
      <w:r>
        <w:rPr>
          <w:rFonts w:ascii="宋体" w:hAnsi="宋体" w:hint="eastAsia"/>
          <w:b/>
        </w:rPr>
        <w:t>第一题答案</w:t>
      </w:r>
      <w:r>
        <w:rPr>
          <w:rFonts w:ascii="宋体" w:hAnsi="宋体" w:hint="eastAsia"/>
        </w:rPr>
        <w:t>：</w:t>
      </w:r>
    </w:p>
    <w:p w:rsidR="0057351A" w:rsidRPr="002572F6" w:rsidRDefault="0057351A" w:rsidP="003E1778">
      <w:pPr>
        <w:rPr>
          <w:rFonts w:ascii="宋体"/>
          <w:szCs w:val="21"/>
        </w:rPr>
      </w:pPr>
      <w:r w:rsidRPr="00AA37BB">
        <w:rPr>
          <w:rFonts w:hint="eastAsia"/>
          <w:b/>
          <w:szCs w:val="21"/>
        </w:rPr>
        <w:t>解答</w:t>
      </w:r>
      <w:r w:rsidRPr="00AA37BB">
        <w:rPr>
          <w:rFonts w:hint="eastAsia"/>
          <w:b/>
        </w:rPr>
        <w:t>：</w:t>
      </w:r>
      <w:r w:rsidRPr="002572F6">
        <w:rPr>
          <w:rFonts w:ascii="宋体" w:hAnsi="宋体" w:hint="eastAsia"/>
          <w:szCs w:val="21"/>
        </w:rPr>
        <w:t>根据乘法原理，分两步：</w:t>
      </w:r>
      <w:r w:rsidRPr="002572F6">
        <w:rPr>
          <w:rFonts w:ascii="宋体" w:hAnsi="宋体"/>
          <w:szCs w:val="21"/>
        </w:rPr>
        <w:t xml:space="preserve"> </w:t>
      </w:r>
    </w:p>
    <w:p w:rsidR="0057351A" w:rsidRPr="002572F6" w:rsidRDefault="0057351A" w:rsidP="003E1778">
      <w:pPr>
        <w:rPr>
          <w:rFonts w:ascii="宋体"/>
          <w:szCs w:val="21"/>
        </w:rPr>
      </w:pPr>
      <w:r w:rsidRPr="002572F6">
        <w:rPr>
          <w:rFonts w:ascii="宋体" w:hAnsi="宋体" w:hint="eastAsia"/>
          <w:szCs w:val="21"/>
        </w:rPr>
        <w:t>第一步是把</w:t>
      </w:r>
      <w:r w:rsidRPr="002572F6">
        <w:rPr>
          <w:rFonts w:ascii="宋体" w:hAnsi="宋体"/>
          <w:szCs w:val="21"/>
        </w:rPr>
        <w:t>5</w:t>
      </w:r>
      <w:r w:rsidRPr="002572F6">
        <w:rPr>
          <w:rFonts w:ascii="宋体" w:hAnsi="宋体" w:hint="eastAsia"/>
          <w:szCs w:val="21"/>
        </w:rPr>
        <w:t>对夫妻看作</w:t>
      </w:r>
      <w:r w:rsidRPr="002572F6">
        <w:rPr>
          <w:rFonts w:ascii="宋体" w:hAnsi="宋体"/>
          <w:szCs w:val="21"/>
        </w:rPr>
        <w:t>5</w:t>
      </w:r>
      <w:r w:rsidRPr="002572F6">
        <w:rPr>
          <w:rFonts w:ascii="宋体" w:hAnsi="宋体" w:hint="eastAsia"/>
          <w:szCs w:val="21"/>
        </w:rPr>
        <w:t>个整体，进行排列有</w:t>
      </w:r>
      <w:r w:rsidRPr="002572F6">
        <w:rPr>
          <w:rFonts w:ascii="宋体" w:hAnsi="宋体"/>
          <w:szCs w:val="21"/>
        </w:rPr>
        <w:t>5</w:t>
      </w:r>
      <w:r w:rsidRPr="002572F6">
        <w:rPr>
          <w:rFonts w:ascii="宋体" w:hAnsi="宋体" w:hint="eastAsia"/>
          <w:szCs w:val="21"/>
        </w:rPr>
        <w:t>×</w:t>
      </w:r>
      <w:r w:rsidRPr="002572F6">
        <w:rPr>
          <w:rFonts w:ascii="宋体" w:hAnsi="宋体"/>
          <w:szCs w:val="21"/>
        </w:rPr>
        <w:t>4</w:t>
      </w:r>
      <w:r w:rsidRPr="002572F6">
        <w:rPr>
          <w:rFonts w:ascii="宋体" w:hAnsi="宋体" w:hint="eastAsia"/>
          <w:szCs w:val="21"/>
        </w:rPr>
        <w:t>×</w:t>
      </w:r>
      <w:r w:rsidRPr="002572F6">
        <w:rPr>
          <w:rFonts w:ascii="宋体" w:hAnsi="宋体"/>
          <w:szCs w:val="21"/>
        </w:rPr>
        <w:t>3</w:t>
      </w:r>
      <w:r w:rsidRPr="002572F6">
        <w:rPr>
          <w:rFonts w:ascii="宋体" w:hAnsi="宋体" w:hint="eastAsia"/>
          <w:szCs w:val="21"/>
        </w:rPr>
        <w:t>×</w:t>
      </w:r>
      <w:r w:rsidRPr="002572F6">
        <w:rPr>
          <w:rFonts w:ascii="宋体" w:hAnsi="宋体"/>
          <w:szCs w:val="21"/>
        </w:rPr>
        <w:t>2</w:t>
      </w:r>
      <w:r w:rsidRPr="002572F6">
        <w:rPr>
          <w:rFonts w:ascii="宋体" w:hAnsi="宋体" w:hint="eastAsia"/>
          <w:szCs w:val="21"/>
        </w:rPr>
        <w:t>×</w:t>
      </w:r>
      <w:r w:rsidRPr="002572F6">
        <w:rPr>
          <w:rFonts w:ascii="宋体" w:hAnsi="宋体"/>
          <w:szCs w:val="21"/>
        </w:rPr>
        <w:t>1</w:t>
      </w:r>
      <w:r w:rsidRPr="002572F6">
        <w:rPr>
          <w:rFonts w:ascii="宋体" w:hAnsi="宋体" w:hint="eastAsia"/>
          <w:szCs w:val="21"/>
        </w:rPr>
        <w:t>＝</w:t>
      </w:r>
      <w:r w:rsidRPr="002572F6">
        <w:rPr>
          <w:rFonts w:ascii="宋体" w:hAnsi="宋体"/>
          <w:szCs w:val="21"/>
        </w:rPr>
        <w:t>120</w:t>
      </w:r>
      <w:r w:rsidRPr="002572F6">
        <w:rPr>
          <w:rFonts w:ascii="宋体" w:hAnsi="宋体" w:hint="eastAsia"/>
          <w:szCs w:val="21"/>
        </w:rPr>
        <w:t>种不同的排法，但是因为是围成一个首尾相接的圈，就会产生</w:t>
      </w:r>
      <w:r w:rsidRPr="002572F6">
        <w:rPr>
          <w:rFonts w:ascii="宋体" w:hAnsi="宋体"/>
          <w:szCs w:val="21"/>
        </w:rPr>
        <w:t>5</w:t>
      </w:r>
      <w:r w:rsidRPr="002572F6">
        <w:rPr>
          <w:rFonts w:ascii="宋体" w:hAnsi="宋体" w:hint="eastAsia"/>
          <w:szCs w:val="21"/>
        </w:rPr>
        <w:t>个</w:t>
      </w:r>
      <w:r w:rsidRPr="002572F6">
        <w:rPr>
          <w:rFonts w:ascii="宋体" w:hAnsi="宋体"/>
          <w:szCs w:val="21"/>
        </w:rPr>
        <w:t>5</w:t>
      </w:r>
      <w:r w:rsidRPr="002572F6">
        <w:rPr>
          <w:rFonts w:ascii="宋体" w:hAnsi="宋体" w:hint="eastAsia"/>
          <w:szCs w:val="21"/>
        </w:rPr>
        <w:t>个重复，因此实际排法只有</w:t>
      </w:r>
      <w:r w:rsidRPr="002572F6">
        <w:rPr>
          <w:rFonts w:ascii="宋体" w:hAnsi="宋体"/>
          <w:szCs w:val="21"/>
        </w:rPr>
        <w:t>120</w:t>
      </w:r>
      <w:r w:rsidRPr="002572F6">
        <w:rPr>
          <w:rFonts w:ascii="宋体" w:hAnsi="宋体" w:hint="eastAsia"/>
          <w:szCs w:val="21"/>
        </w:rPr>
        <w:t>÷</w:t>
      </w:r>
      <w:r w:rsidRPr="002572F6">
        <w:rPr>
          <w:rFonts w:ascii="宋体" w:hAnsi="宋体"/>
          <w:szCs w:val="21"/>
        </w:rPr>
        <w:t>5</w:t>
      </w:r>
      <w:r w:rsidRPr="002572F6">
        <w:rPr>
          <w:rFonts w:ascii="宋体" w:hAnsi="宋体" w:hint="eastAsia"/>
          <w:szCs w:val="21"/>
        </w:rPr>
        <w:t>＝</w:t>
      </w:r>
      <w:r w:rsidRPr="002572F6">
        <w:rPr>
          <w:rFonts w:ascii="宋体" w:hAnsi="宋体"/>
          <w:szCs w:val="21"/>
        </w:rPr>
        <w:t>24</w:t>
      </w:r>
      <w:r w:rsidRPr="002572F6">
        <w:rPr>
          <w:rFonts w:ascii="宋体" w:hAnsi="宋体" w:hint="eastAsia"/>
          <w:szCs w:val="21"/>
        </w:rPr>
        <w:t>种。</w:t>
      </w:r>
      <w:r w:rsidRPr="002572F6">
        <w:rPr>
          <w:rFonts w:ascii="宋体" w:hAnsi="宋体"/>
          <w:szCs w:val="21"/>
        </w:rPr>
        <w:t xml:space="preserve"> </w:t>
      </w:r>
    </w:p>
    <w:p w:rsidR="0057351A" w:rsidRPr="002572F6" w:rsidRDefault="0057351A" w:rsidP="003E1778">
      <w:pPr>
        <w:rPr>
          <w:rFonts w:ascii="宋体"/>
          <w:szCs w:val="21"/>
        </w:rPr>
      </w:pPr>
      <w:r w:rsidRPr="002572F6">
        <w:rPr>
          <w:rFonts w:ascii="宋体" w:hAnsi="宋体" w:hint="eastAsia"/>
          <w:szCs w:val="21"/>
        </w:rPr>
        <w:t>第二步每一对夫妻之间又可以相互换位置，也就是说每一对夫妻均有</w:t>
      </w:r>
      <w:r w:rsidRPr="002572F6">
        <w:rPr>
          <w:rFonts w:ascii="宋体" w:hAnsi="宋体"/>
          <w:szCs w:val="21"/>
        </w:rPr>
        <w:t>2</w:t>
      </w:r>
      <w:r w:rsidRPr="002572F6">
        <w:rPr>
          <w:rFonts w:ascii="宋体" w:hAnsi="宋体" w:hint="eastAsia"/>
          <w:szCs w:val="21"/>
        </w:rPr>
        <w:t>种排法，总共又</w:t>
      </w:r>
      <w:r w:rsidRPr="002572F6">
        <w:rPr>
          <w:rFonts w:ascii="宋体" w:hAnsi="宋体"/>
          <w:szCs w:val="21"/>
        </w:rPr>
        <w:t>2</w:t>
      </w:r>
      <w:r w:rsidRPr="002572F6">
        <w:rPr>
          <w:rFonts w:ascii="宋体" w:hAnsi="宋体" w:hint="eastAsia"/>
          <w:szCs w:val="21"/>
        </w:rPr>
        <w:t>×</w:t>
      </w:r>
      <w:r w:rsidRPr="002572F6">
        <w:rPr>
          <w:rFonts w:ascii="宋体" w:hAnsi="宋体"/>
          <w:szCs w:val="21"/>
        </w:rPr>
        <w:t>2</w:t>
      </w:r>
      <w:r w:rsidRPr="002572F6">
        <w:rPr>
          <w:rFonts w:ascii="宋体" w:hAnsi="宋体" w:hint="eastAsia"/>
          <w:szCs w:val="21"/>
        </w:rPr>
        <w:t>×</w:t>
      </w:r>
      <w:r w:rsidRPr="002572F6">
        <w:rPr>
          <w:rFonts w:ascii="宋体" w:hAnsi="宋体"/>
          <w:szCs w:val="21"/>
        </w:rPr>
        <w:t>2</w:t>
      </w:r>
      <w:r w:rsidRPr="002572F6">
        <w:rPr>
          <w:rFonts w:ascii="宋体" w:hAnsi="宋体" w:hint="eastAsia"/>
          <w:szCs w:val="21"/>
        </w:rPr>
        <w:t>×</w:t>
      </w:r>
      <w:r w:rsidRPr="002572F6">
        <w:rPr>
          <w:rFonts w:ascii="宋体" w:hAnsi="宋体"/>
          <w:szCs w:val="21"/>
        </w:rPr>
        <w:t>2</w:t>
      </w:r>
      <w:r w:rsidRPr="002572F6">
        <w:rPr>
          <w:rFonts w:ascii="宋体" w:hAnsi="宋体" w:hint="eastAsia"/>
          <w:szCs w:val="21"/>
        </w:rPr>
        <w:t>×</w:t>
      </w:r>
      <w:r w:rsidRPr="002572F6">
        <w:rPr>
          <w:rFonts w:ascii="宋体" w:hAnsi="宋体"/>
          <w:szCs w:val="21"/>
        </w:rPr>
        <w:t>2</w:t>
      </w:r>
      <w:r w:rsidRPr="002572F6">
        <w:rPr>
          <w:rFonts w:ascii="宋体" w:hAnsi="宋体" w:hint="eastAsia"/>
          <w:szCs w:val="21"/>
        </w:rPr>
        <w:t>＝</w:t>
      </w:r>
      <w:r w:rsidRPr="002572F6">
        <w:rPr>
          <w:rFonts w:ascii="宋体" w:hAnsi="宋体"/>
          <w:szCs w:val="21"/>
        </w:rPr>
        <w:t>32</w:t>
      </w:r>
      <w:r w:rsidRPr="002572F6">
        <w:rPr>
          <w:rFonts w:ascii="宋体" w:hAnsi="宋体" w:hint="eastAsia"/>
          <w:szCs w:val="21"/>
        </w:rPr>
        <w:t>种</w:t>
      </w:r>
      <w:r w:rsidRPr="002572F6">
        <w:rPr>
          <w:rFonts w:ascii="宋体" w:hAnsi="宋体"/>
          <w:szCs w:val="21"/>
        </w:rPr>
        <w:t xml:space="preserve"> </w:t>
      </w:r>
    </w:p>
    <w:p w:rsidR="0057351A" w:rsidRDefault="0057351A" w:rsidP="003E1778">
      <w:pPr>
        <w:pStyle w:val="ListParagraph"/>
        <w:ind w:firstLineChars="0" w:firstLine="0"/>
        <w:rPr>
          <w:rFonts w:ascii="宋体"/>
          <w:szCs w:val="21"/>
        </w:rPr>
      </w:pPr>
      <w:r w:rsidRPr="002572F6">
        <w:rPr>
          <w:rFonts w:ascii="宋体" w:hAnsi="宋体" w:hint="eastAsia"/>
          <w:szCs w:val="21"/>
        </w:rPr>
        <w:t>综合两步，就有</w:t>
      </w:r>
      <w:r w:rsidRPr="002572F6">
        <w:rPr>
          <w:rFonts w:ascii="宋体" w:hAnsi="宋体"/>
          <w:szCs w:val="21"/>
        </w:rPr>
        <w:t>24</w:t>
      </w:r>
      <w:r w:rsidRPr="002572F6">
        <w:rPr>
          <w:rFonts w:ascii="宋体" w:hAnsi="宋体" w:hint="eastAsia"/>
          <w:szCs w:val="21"/>
        </w:rPr>
        <w:t>×</w:t>
      </w:r>
      <w:r w:rsidRPr="002572F6">
        <w:rPr>
          <w:rFonts w:ascii="宋体" w:hAnsi="宋体"/>
          <w:szCs w:val="21"/>
        </w:rPr>
        <w:t>32</w:t>
      </w:r>
      <w:r w:rsidRPr="002572F6">
        <w:rPr>
          <w:rFonts w:ascii="宋体" w:hAnsi="宋体" w:hint="eastAsia"/>
          <w:szCs w:val="21"/>
        </w:rPr>
        <w:t>＝</w:t>
      </w:r>
      <w:r w:rsidRPr="002572F6">
        <w:rPr>
          <w:rFonts w:ascii="宋体" w:hAnsi="宋体"/>
          <w:szCs w:val="21"/>
        </w:rPr>
        <w:t>768</w:t>
      </w:r>
      <w:r w:rsidRPr="002572F6">
        <w:rPr>
          <w:rFonts w:ascii="宋体" w:hAnsi="宋体" w:hint="eastAsia"/>
          <w:szCs w:val="21"/>
        </w:rPr>
        <w:t>种</w:t>
      </w:r>
    </w:p>
    <w:p w:rsidR="0057351A" w:rsidRPr="002042A6" w:rsidRDefault="0057351A" w:rsidP="003E1778">
      <w:pPr>
        <w:pStyle w:val="ListParagraph"/>
        <w:ind w:firstLineChars="0" w:firstLine="0"/>
        <w:rPr>
          <w:rFonts w:ascii="宋体"/>
          <w:szCs w:val="21"/>
        </w:rPr>
      </w:pPr>
    </w:p>
    <w:p w:rsidR="0057351A" w:rsidRPr="00F63161" w:rsidRDefault="0057351A" w:rsidP="00471F5F">
      <w:pPr>
        <w:rPr>
          <w:rFonts w:ascii="宋体"/>
          <w:kern w:val="0"/>
        </w:rPr>
      </w:pPr>
      <w:r>
        <w:rPr>
          <w:rFonts w:ascii="宋体" w:hAnsi="宋体" w:hint="eastAsia"/>
          <w:b/>
        </w:rPr>
        <w:t>第二题答案</w:t>
      </w:r>
      <w:r>
        <w:rPr>
          <w:rFonts w:ascii="宋体" w:hAnsi="宋体" w:hint="eastAsia"/>
        </w:rPr>
        <w:t>：</w:t>
      </w:r>
    </w:p>
    <w:p w:rsidR="0057351A" w:rsidRPr="00CF3CDA" w:rsidRDefault="0057351A" w:rsidP="003E1778">
      <w:pPr>
        <w:jc w:val="left"/>
        <w:rPr>
          <w:rFonts w:ascii="宋体" w:hAnsi="宋体"/>
          <w:szCs w:val="21"/>
        </w:rPr>
      </w:pPr>
      <w:r w:rsidRPr="00AA37BB">
        <w:rPr>
          <w:rFonts w:hint="eastAsia"/>
          <w:b/>
          <w:szCs w:val="21"/>
        </w:rPr>
        <w:t>解答</w:t>
      </w:r>
      <w:r w:rsidRPr="00AA37BB">
        <w:rPr>
          <w:rFonts w:hint="eastAsia"/>
          <w:b/>
        </w:rPr>
        <w:t>：</w:t>
      </w:r>
      <w:r w:rsidRPr="00CF3CDA">
        <w:rPr>
          <w:rFonts w:ascii="宋体" w:hAnsi="宋体" w:hint="eastAsia"/>
          <w:szCs w:val="21"/>
        </w:rPr>
        <w:t>根据</w:t>
      </w:r>
      <w:r w:rsidRPr="00CF3CDA">
        <w:rPr>
          <w:rFonts w:ascii="宋体" w:hint="eastAsia"/>
          <w:szCs w:val="21"/>
        </w:rPr>
        <w:t>“</w:t>
      </w:r>
      <w:r w:rsidRPr="00CF3CDA">
        <w:rPr>
          <w:rFonts w:ascii="宋体" w:hAnsi="宋体" w:hint="eastAsia"/>
          <w:szCs w:val="21"/>
        </w:rPr>
        <w:t>马跑</w:t>
      </w:r>
      <w:r w:rsidRPr="00CF3CDA">
        <w:rPr>
          <w:rFonts w:ascii="宋体" w:hAnsi="宋体"/>
          <w:szCs w:val="21"/>
        </w:rPr>
        <w:t>4</w:t>
      </w:r>
      <w:r w:rsidRPr="00CF3CDA">
        <w:rPr>
          <w:rFonts w:ascii="宋体" w:hAnsi="宋体" w:hint="eastAsia"/>
          <w:szCs w:val="21"/>
        </w:rPr>
        <w:t>步的距离狗跑</w:t>
      </w:r>
      <w:r w:rsidRPr="00CF3CDA">
        <w:rPr>
          <w:rFonts w:ascii="宋体" w:hAnsi="宋体"/>
          <w:szCs w:val="21"/>
        </w:rPr>
        <w:t>7</w:t>
      </w:r>
      <w:r w:rsidRPr="00CF3CDA">
        <w:rPr>
          <w:rFonts w:ascii="宋体" w:hAnsi="宋体" w:hint="eastAsia"/>
          <w:szCs w:val="21"/>
        </w:rPr>
        <w:t>步</w:t>
      </w:r>
      <w:r w:rsidRPr="00CF3CDA">
        <w:rPr>
          <w:rFonts w:ascii="宋体" w:hint="eastAsia"/>
          <w:szCs w:val="21"/>
        </w:rPr>
        <w:t>”</w:t>
      </w:r>
      <w:r w:rsidRPr="00CF3CDA">
        <w:rPr>
          <w:rFonts w:ascii="宋体" w:hAnsi="宋体" w:hint="eastAsia"/>
          <w:szCs w:val="21"/>
        </w:rPr>
        <w:t>，可以设马每步长为</w:t>
      </w:r>
      <w:r w:rsidRPr="00CF3CDA">
        <w:rPr>
          <w:rFonts w:ascii="宋体" w:hAnsi="宋体"/>
          <w:szCs w:val="21"/>
        </w:rPr>
        <w:t>7x</w:t>
      </w:r>
      <w:r w:rsidRPr="00CF3CDA">
        <w:rPr>
          <w:rFonts w:ascii="宋体" w:hAnsi="宋体" w:hint="eastAsia"/>
          <w:szCs w:val="21"/>
        </w:rPr>
        <w:t>米，则狗每步长为</w:t>
      </w:r>
      <w:r w:rsidRPr="00CF3CDA">
        <w:rPr>
          <w:rFonts w:ascii="宋体" w:hAnsi="宋体"/>
          <w:szCs w:val="21"/>
        </w:rPr>
        <w:t>4x</w:t>
      </w:r>
      <w:r w:rsidRPr="00CF3CDA">
        <w:rPr>
          <w:rFonts w:ascii="宋体" w:hAnsi="宋体" w:hint="eastAsia"/>
          <w:szCs w:val="21"/>
        </w:rPr>
        <w:t>米。</w:t>
      </w:r>
      <w:r w:rsidRPr="00CF3CDA">
        <w:rPr>
          <w:rFonts w:ascii="宋体" w:hAnsi="宋体"/>
          <w:szCs w:val="21"/>
        </w:rPr>
        <w:t xml:space="preserve"> </w:t>
      </w:r>
    </w:p>
    <w:p w:rsidR="0057351A" w:rsidRPr="00CF3CDA" w:rsidRDefault="0057351A" w:rsidP="003E1778">
      <w:pPr>
        <w:jc w:val="left"/>
        <w:rPr>
          <w:rFonts w:ascii="宋体" w:hAnsi="宋体"/>
          <w:szCs w:val="21"/>
        </w:rPr>
      </w:pPr>
      <w:r w:rsidRPr="00CF3CDA">
        <w:rPr>
          <w:rFonts w:ascii="宋体" w:hAnsi="宋体" w:hint="eastAsia"/>
          <w:szCs w:val="21"/>
        </w:rPr>
        <w:t>根据</w:t>
      </w:r>
      <w:r w:rsidRPr="00CF3CDA">
        <w:rPr>
          <w:rFonts w:ascii="宋体" w:hint="eastAsia"/>
          <w:szCs w:val="21"/>
        </w:rPr>
        <w:t>“</w:t>
      </w:r>
      <w:r w:rsidRPr="00CF3CDA">
        <w:rPr>
          <w:rFonts w:ascii="宋体" w:hAnsi="宋体" w:hint="eastAsia"/>
          <w:szCs w:val="21"/>
        </w:rPr>
        <w:t>狗跑</w:t>
      </w:r>
      <w:r w:rsidRPr="00CF3CDA">
        <w:rPr>
          <w:rFonts w:ascii="宋体" w:hAnsi="宋体"/>
          <w:szCs w:val="21"/>
        </w:rPr>
        <w:t>5</w:t>
      </w:r>
      <w:r w:rsidRPr="00CF3CDA">
        <w:rPr>
          <w:rFonts w:ascii="宋体" w:hAnsi="宋体" w:hint="eastAsia"/>
          <w:szCs w:val="21"/>
        </w:rPr>
        <w:t>步的时间马跑</w:t>
      </w:r>
      <w:r w:rsidRPr="00CF3CDA">
        <w:rPr>
          <w:rFonts w:ascii="宋体" w:hAnsi="宋体"/>
          <w:szCs w:val="21"/>
        </w:rPr>
        <w:t>3</w:t>
      </w:r>
      <w:r w:rsidRPr="00CF3CDA">
        <w:rPr>
          <w:rFonts w:ascii="宋体" w:hAnsi="宋体" w:hint="eastAsia"/>
          <w:szCs w:val="21"/>
        </w:rPr>
        <w:t>步</w:t>
      </w:r>
      <w:r w:rsidRPr="00CF3CDA">
        <w:rPr>
          <w:rFonts w:ascii="宋体" w:hint="eastAsia"/>
          <w:szCs w:val="21"/>
        </w:rPr>
        <w:t>”</w:t>
      </w:r>
      <w:r w:rsidRPr="00CF3CDA">
        <w:rPr>
          <w:rFonts w:ascii="宋体" w:hAnsi="宋体" w:hint="eastAsia"/>
          <w:szCs w:val="21"/>
        </w:rPr>
        <w:t>，可知同一时间马跑</w:t>
      </w:r>
      <w:r w:rsidRPr="00CF3CDA">
        <w:rPr>
          <w:rFonts w:ascii="宋体" w:hAnsi="宋体"/>
          <w:szCs w:val="21"/>
        </w:rPr>
        <w:t>3*7x</w:t>
      </w:r>
      <w:r w:rsidRPr="00CF3CDA">
        <w:rPr>
          <w:rFonts w:ascii="宋体" w:hAnsi="宋体" w:hint="eastAsia"/>
          <w:szCs w:val="21"/>
        </w:rPr>
        <w:t>米＝</w:t>
      </w:r>
      <w:r w:rsidRPr="00CF3CDA">
        <w:rPr>
          <w:rFonts w:ascii="宋体" w:hAnsi="宋体"/>
          <w:szCs w:val="21"/>
        </w:rPr>
        <w:t>21x</w:t>
      </w:r>
      <w:r w:rsidRPr="00CF3CDA">
        <w:rPr>
          <w:rFonts w:ascii="宋体" w:hAnsi="宋体" w:hint="eastAsia"/>
          <w:szCs w:val="21"/>
        </w:rPr>
        <w:t>米，则狗跑</w:t>
      </w:r>
      <w:r w:rsidRPr="00CF3CDA">
        <w:rPr>
          <w:rFonts w:ascii="宋体" w:hAnsi="宋体"/>
          <w:szCs w:val="21"/>
        </w:rPr>
        <w:t>5*4x</w:t>
      </w:r>
      <w:r w:rsidRPr="00CF3CDA">
        <w:rPr>
          <w:rFonts w:ascii="宋体" w:hAnsi="宋体" w:hint="eastAsia"/>
          <w:szCs w:val="21"/>
        </w:rPr>
        <w:t>＝</w:t>
      </w:r>
      <w:r w:rsidRPr="00CF3CDA">
        <w:rPr>
          <w:rFonts w:ascii="宋体" w:hAnsi="宋体"/>
          <w:szCs w:val="21"/>
        </w:rPr>
        <w:t>20x</w:t>
      </w:r>
      <w:r w:rsidRPr="00CF3CDA">
        <w:rPr>
          <w:rFonts w:ascii="宋体" w:hAnsi="宋体" w:hint="eastAsia"/>
          <w:szCs w:val="21"/>
        </w:rPr>
        <w:t>米。</w:t>
      </w:r>
      <w:r w:rsidRPr="00CF3CDA">
        <w:rPr>
          <w:rFonts w:ascii="宋体" w:hAnsi="宋体"/>
          <w:szCs w:val="21"/>
        </w:rPr>
        <w:t xml:space="preserve"> </w:t>
      </w:r>
    </w:p>
    <w:p w:rsidR="0057351A" w:rsidRPr="00CF3CDA" w:rsidRDefault="0057351A" w:rsidP="003E1778">
      <w:pPr>
        <w:jc w:val="left"/>
        <w:rPr>
          <w:rFonts w:ascii="宋体" w:hAnsi="宋体"/>
          <w:szCs w:val="21"/>
        </w:rPr>
      </w:pPr>
      <w:r w:rsidRPr="00CF3CDA">
        <w:rPr>
          <w:rFonts w:ascii="宋体" w:hAnsi="宋体" w:hint="eastAsia"/>
          <w:szCs w:val="21"/>
        </w:rPr>
        <w:t>可以得出马与狗的速度比是</w:t>
      </w:r>
      <w:r w:rsidRPr="00CF3CDA">
        <w:rPr>
          <w:rFonts w:ascii="宋体" w:hAnsi="宋体"/>
          <w:szCs w:val="21"/>
        </w:rPr>
        <w:t>21x</w:t>
      </w:r>
      <w:r w:rsidRPr="00CF3CDA">
        <w:rPr>
          <w:rFonts w:ascii="宋体" w:hAnsi="宋体" w:hint="eastAsia"/>
          <w:szCs w:val="21"/>
        </w:rPr>
        <w:t>：</w:t>
      </w:r>
      <w:r w:rsidRPr="00CF3CDA">
        <w:rPr>
          <w:rFonts w:ascii="宋体" w:hAnsi="宋体"/>
          <w:szCs w:val="21"/>
        </w:rPr>
        <w:t>20x</w:t>
      </w:r>
      <w:r w:rsidRPr="00CF3CDA">
        <w:rPr>
          <w:rFonts w:ascii="宋体" w:hAnsi="宋体" w:hint="eastAsia"/>
          <w:szCs w:val="21"/>
        </w:rPr>
        <w:t>＝</w:t>
      </w:r>
      <w:r w:rsidRPr="00CF3CDA">
        <w:rPr>
          <w:rFonts w:ascii="宋体" w:hAnsi="宋体"/>
          <w:szCs w:val="21"/>
        </w:rPr>
        <w:t>21</w:t>
      </w:r>
      <w:r w:rsidRPr="00CF3CDA">
        <w:rPr>
          <w:rFonts w:ascii="宋体" w:hAnsi="宋体" w:hint="eastAsia"/>
          <w:szCs w:val="21"/>
        </w:rPr>
        <w:t>：</w:t>
      </w:r>
      <w:r w:rsidRPr="00CF3CDA">
        <w:rPr>
          <w:rFonts w:ascii="宋体" w:hAnsi="宋体"/>
          <w:szCs w:val="21"/>
        </w:rPr>
        <w:t xml:space="preserve">20 </w:t>
      </w:r>
    </w:p>
    <w:p w:rsidR="0057351A" w:rsidRDefault="0057351A" w:rsidP="003E1778">
      <w:pPr>
        <w:rPr>
          <w:szCs w:val="21"/>
        </w:rPr>
      </w:pPr>
      <w:r w:rsidRPr="00CF3CDA">
        <w:rPr>
          <w:rFonts w:ascii="宋体" w:hAnsi="宋体" w:hint="eastAsia"/>
          <w:szCs w:val="21"/>
        </w:rPr>
        <w:t>根据</w:t>
      </w:r>
      <w:r w:rsidRPr="00CF3CDA">
        <w:rPr>
          <w:rFonts w:ascii="宋体" w:hint="eastAsia"/>
          <w:szCs w:val="21"/>
        </w:rPr>
        <w:t>“</w:t>
      </w:r>
      <w:r w:rsidRPr="00CF3CDA">
        <w:rPr>
          <w:rFonts w:ascii="宋体" w:hAnsi="宋体" w:hint="eastAsia"/>
          <w:szCs w:val="21"/>
        </w:rPr>
        <w:t>现在狗已跑出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  <w:attr w:name="UnitName" w:val="米"/>
        </w:smartTagPr>
        <w:r w:rsidRPr="00CF3CDA">
          <w:rPr>
            <w:rFonts w:ascii="宋体" w:hAnsi="宋体"/>
            <w:szCs w:val="21"/>
          </w:rPr>
          <w:t>30</w:t>
        </w:r>
        <w:r w:rsidRPr="00CF3CDA">
          <w:rPr>
            <w:rFonts w:ascii="宋体" w:hAnsi="宋体" w:hint="eastAsia"/>
            <w:szCs w:val="21"/>
          </w:rPr>
          <w:t>米</w:t>
        </w:r>
      </w:smartTag>
      <w:r w:rsidRPr="00CF3CDA">
        <w:rPr>
          <w:rFonts w:ascii="宋体" w:hint="eastAsia"/>
          <w:szCs w:val="21"/>
        </w:rPr>
        <w:t>”</w:t>
      </w:r>
      <w:r w:rsidRPr="00CF3CDA">
        <w:rPr>
          <w:rFonts w:ascii="宋体" w:hAnsi="宋体" w:hint="eastAsia"/>
          <w:szCs w:val="21"/>
        </w:rPr>
        <w:t>，可以知道狗与马相差的路程是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  <w:attr w:name="UnitName" w:val="米"/>
        </w:smartTagPr>
        <w:r w:rsidRPr="00CF3CDA">
          <w:rPr>
            <w:rFonts w:ascii="宋体" w:hAnsi="宋体"/>
            <w:szCs w:val="21"/>
          </w:rPr>
          <w:t>30</w:t>
        </w:r>
        <w:r w:rsidRPr="00CF3CDA">
          <w:rPr>
            <w:rFonts w:ascii="宋体" w:hAnsi="宋体" w:hint="eastAsia"/>
            <w:szCs w:val="21"/>
          </w:rPr>
          <w:t>米</w:t>
        </w:r>
      </w:smartTag>
      <w:r w:rsidRPr="00CF3CDA">
        <w:rPr>
          <w:rFonts w:ascii="宋体" w:hAnsi="宋体" w:hint="eastAsia"/>
          <w:szCs w:val="21"/>
        </w:rPr>
        <w:t>，他们相差的份数是</w:t>
      </w:r>
      <w:r w:rsidRPr="00CF3CDA">
        <w:rPr>
          <w:rFonts w:ascii="宋体" w:hAnsi="宋体"/>
          <w:szCs w:val="21"/>
        </w:rPr>
        <w:t>21-20</w:t>
      </w:r>
      <w:r w:rsidRPr="00CF3CDA">
        <w:rPr>
          <w:rFonts w:ascii="宋体" w:hAnsi="宋体" w:hint="eastAsia"/>
          <w:szCs w:val="21"/>
        </w:rPr>
        <w:t>＝</w:t>
      </w:r>
      <w:r w:rsidRPr="00CF3CDA">
        <w:rPr>
          <w:rFonts w:ascii="宋体" w:hAnsi="宋体"/>
          <w:szCs w:val="21"/>
        </w:rPr>
        <w:t>1</w:t>
      </w:r>
      <w:r w:rsidRPr="00CF3CDA">
        <w:rPr>
          <w:rFonts w:ascii="宋体" w:hAnsi="宋体" w:hint="eastAsia"/>
          <w:szCs w:val="21"/>
        </w:rPr>
        <w:t>，现在求马的</w:t>
      </w:r>
      <w:r w:rsidRPr="00CF3CDA">
        <w:rPr>
          <w:rFonts w:ascii="宋体" w:hAnsi="宋体"/>
          <w:szCs w:val="21"/>
        </w:rPr>
        <w:t>21</w:t>
      </w:r>
      <w:r w:rsidRPr="00CF3CDA">
        <w:rPr>
          <w:rFonts w:ascii="宋体" w:hAnsi="宋体" w:hint="eastAsia"/>
          <w:szCs w:val="21"/>
        </w:rPr>
        <w:t>份是多少路程，就是</w:t>
      </w:r>
      <w:r w:rsidRPr="00CF3CDA">
        <w:rPr>
          <w:rFonts w:ascii="宋体" w:hAnsi="宋体"/>
          <w:szCs w:val="21"/>
        </w:rPr>
        <w:t xml:space="preserve"> 30</w:t>
      </w:r>
      <w:r w:rsidRPr="00CF3CDA">
        <w:rPr>
          <w:rFonts w:ascii="宋体" w:hAnsi="宋体" w:hint="eastAsia"/>
          <w:szCs w:val="21"/>
        </w:rPr>
        <w:t>÷（</w:t>
      </w:r>
      <w:r w:rsidRPr="00CF3CDA">
        <w:rPr>
          <w:rFonts w:ascii="宋体" w:hAnsi="宋体"/>
          <w:szCs w:val="21"/>
        </w:rPr>
        <w:t>21-20</w:t>
      </w:r>
      <w:r w:rsidRPr="00CF3CDA">
        <w:rPr>
          <w:rFonts w:ascii="宋体" w:hAnsi="宋体" w:hint="eastAsia"/>
          <w:szCs w:val="21"/>
        </w:rPr>
        <w:t>）</w:t>
      </w:r>
      <w:r w:rsidRPr="00CF3CDA">
        <w:rPr>
          <w:rFonts w:ascii="宋体" w:hint="eastAsia"/>
          <w:szCs w:val="21"/>
        </w:rPr>
        <w:t>×</w:t>
      </w:r>
      <w:r w:rsidRPr="00CF3CDA">
        <w:rPr>
          <w:rFonts w:ascii="宋体" w:hAnsi="宋体"/>
          <w:szCs w:val="21"/>
        </w:rPr>
        <w:t>21</w:t>
      </w:r>
      <w:r w:rsidRPr="00CF3CDA">
        <w:rPr>
          <w:rFonts w:ascii="宋体" w:hAnsi="宋体" w:hint="eastAsia"/>
          <w:szCs w:val="21"/>
        </w:rPr>
        <w:t>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30"/>
          <w:attr w:name="UnitName" w:val="米"/>
        </w:smartTagPr>
        <w:r w:rsidRPr="00CF3CDA">
          <w:rPr>
            <w:rFonts w:ascii="宋体" w:hAnsi="宋体"/>
            <w:szCs w:val="21"/>
          </w:rPr>
          <w:t>630</w:t>
        </w:r>
        <w:r w:rsidRPr="00CF3CDA">
          <w:rPr>
            <w:rFonts w:ascii="宋体" w:hAnsi="宋体" w:hint="eastAsia"/>
            <w:szCs w:val="21"/>
          </w:rPr>
          <w:t>米</w:t>
        </w:r>
      </w:smartTag>
    </w:p>
    <w:p w:rsidR="0057351A" w:rsidRPr="00841ED8" w:rsidRDefault="0057351A" w:rsidP="00471F5F">
      <w:pPr>
        <w:pStyle w:val="NormalWeb"/>
        <w:ind w:left="720" w:firstLine="405"/>
        <w:rPr>
          <w:sz w:val="21"/>
          <w:szCs w:val="21"/>
        </w:rPr>
      </w:pPr>
    </w:p>
    <w:p w:rsidR="0057351A" w:rsidRDefault="0057351A" w:rsidP="00471F5F">
      <w:pPr>
        <w:rPr>
          <w:rFonts w:ascii="宋体"/>
        </w:rPr>
      </w:pPr>
      <w:r>
        <w:rPr>
          <w:rFonts w:ascii="宋体" w:hAnsi="宋体" w:hint="eastAsia"/>
          <w:b/>
        </w:rPr>
        <w:t>第三题答案</w:t>
      </w:r>
      <w:r>
        <w:rPr>
          <w:rFonts w:ascii="宋体" w:hAnsi="宋体" w:hint="eastAsia"/>
        </w:rPr>
        <w:t>：</w:t>
      </w:r>
    </w:p>
    <w:p w:rsidR="0057351A" w:rsidRPr="00A90E84" w:rsidRDefault="0057351A" w:rsidP="003E1778">
      <w:pPr>
        <w:rPr>
          <w:rFonts w:ascii="宋体"/>
          <w:szCs w:val="21"/>
        </w:rPr>
      </w:pPr>
      <w:r w:rsidRPr="004D2E77">
        <w:rPr>
          <w:rFonts w:ascii="宋体" w:hAnsi="宋体" w:hint="eastAsia"/>
          <w:b/>
          <w:kern w:val="0"/>
          <w:szCs w:val="21"/>
        </w:rPr>
        <w:t>解答：</w:t>
      </w:r>
      <w:r w:rsidRPr="00A90E84">
        <w:rPr>
          <w:rFonts w:ascii="宋体" w:hAnsi="宋体" w:hint="eastAsia"/>
          <w:szCs w:val="21"/>
        </w:rPr>
        <w:t>答案为</w:t>
      </w:r>
      <w:r w:rsidRPr="00A90E84">
        <w:rPr>
          <w:rFonts w:ascii="宋体" w:hAnsi="宋体"/>
          <w:szCs w:val="21"/>
        </w:rPr>
        <w:t>6.375</w:t>
      </w:r>
      <w:r w:rsidRPr="00A90E84">
        <w:rPr>
          <w:rFonts w:ascii="宋体" w:hAnsi="宋体" w:hint="eastAsia"/>
          <w:szCs w:val="21"/>
        </w:rPr>
        <w:t>或</w:t>
      </w:r>
      <w:r w:rsidRPr="00A90E84">
        <w:rPr>
          <w:rFonts w:ascii="宋体" w:hAnsi="宋体"/>
          <w:szCs w:val="21"/>
        </w:rPr>
        <w:t>6.43755</w:t>
      </w:r>
      <w:r w:rsidRPr="00A90E84">
        <w:rPr>
          <w:rFonts w:ascii="宋体" w:hAnsi="宋体" w:hint="eastAsia"/>
          <w:szCs w:val="21"/>
        </w:rPr>
        <w:t>。</w:t>
      </w:r>
    </w:p>
    <w:p w:rsidR="0057351A" w:rsidRPr="00A90E84" w:rsidRDefault="0057351A" w:rsidP="003E1778">
      <w:pPr>
        <w:rPr>
          <w:rFonts w:ascii="宋体"/>
          <w:szCs w:val="21"/>
        </w:rPr>
      </w:pPr>
      <w:r w:rsidRPr="00A90E84">
        <w:rPr>
          <w:rFonts w:ascii="宋体" w:hAnsi="宋体" w:hint="eastAsia"/>
          <w:szCs w:val="21"/>
        </w:rPr>
        <w:t>因为</w:t>
      </w:r>
      <w:r w:rsidRPr="0043297E">
        <w:rPr>
          <w:rFonts w:ascii="宋体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53pt;height:30pt">
            <v:imagedata r:id="rId8" o:title=""/>
          </v:shape>
        </w:pict>
      </w:r>
      <w:r w:rsidRPr="00A90E84">
        <w:rPr>
          <w:rFonts w:ascii="宋体" w:hAnsi="宋体" w:hint="eastAsia"/>
          <w:szCs w:val="21"/>
        </w:rPr>
        <w:t>，</w:t>
      </w:r>
    </w:p>
    <w:p w:rsidR="0057351A" w:rsidRPr="00A90E84" w:rsidRDefault="0057351A" w:rsidP="003E1778">
      <w:pPr>
        <w:rPr>
          <w:rFonts w:ascii="宋体" w:hAnsi="宋体"/>
          <w:szCs w:val="21"/>
        </w:rPr>
      </w:pPr>
      <w:r w:rsidRPr="00A90E84">
        <w:rPr>
          <w:rFonts w:ascii="宋体" w:hAnsi="宋体" w:hint="eastAsia"/>
          <w:szCs w:val="21"/>
        </w:rPr>
        <w:t>所以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"/>
          <w:attr w:name="UnitName" w:val="a"/>
        </w:smartTagPr>
        <w:r w:rsidRPr="00A90E84">
          <w:rPr>
            <w:rFonts w:ascii="宋体" w:hAnsi="宋体"/>
            <w:szCs w:val="21"/>
          </w:rPr>
          <w:t>8A</w:t>
        </w:r>
      </w:smartTag>
      <w:r w:rsidRPr="00A90E84">
        <w:rPr>
          <w:rFonts w:ascii="宋体" w:hAnsi="宋体"/>
          <w:szCs w:val="21"/>
        </w:rPr>
        <w:t>+4B+C</w:t>
      </w:r>
      <w:r w:rsidRPr="00A90E84">
        <w:rPr>
          <w:rFonts w:ascii="宋体" w:hAnsi="宋体" w:hint="eastAsia"/>
          <w:szCs w:val="21"/>
        </w:rPr>
        <w:t>≈</w:t>
      </w:r>
      <w:r w:rsidRPr="00A90E84">
        <w:rPr>
          <w:rFonts w:ascii="宋体" w:hAnsi="宋体"/>
          <w:szCs w:val="21"/>
        </w:rPr>
        <w:t>102.4</w:t>
      </w:r>
      <w:r w:rsidRPr="00A90E84">
        <w:rPr>
          <w:rFonts w:ascii="宋体" w:hAnsi="宋体" w:hint="eastAsia"/>
          <w:szCs w:val="21"/>
        </w:rPr>
        <w:t>，由于</w:t>
      </w:r>
      <w:r w:rsidRPr="00A90E84">
        <w:rPr>
          <w:rFonts w:ascii="宋体" w:hAnsi="宋体"/>
          <w:szCs w:val="21"/>
        </w:rPr>
        <w:t>A</w:t>
      </w:r>
      <w:r w:rsidRPr="00A90E84">
        <w:rPr>
          <w:rFonts w:ascii="宋体" w:hAnsi="宋体" w:hint="eastAsia"/>
          <w:szCs w:val="21"/>
        </w:rPr>
        <w:t>、</w:t>
      </w:r>
      <w:r w:rsidRPr="00A90E84">
        <w:rPr>
          <w:rFonts w:ascii="宋体" w:hAnsi="宋体"/>
          <w:szCs w:val="21"/>
        </w:rPr>
        <w:t>B</w:t>
      </w:r>
      <w:r w:rsidRPr="00A90E84">
        <w:rPr>
          <w:rFonts w:ascii="宋体" w:hAnsi="宋体" w:hint="eastAsia"/>
          <w:szCs w:val="21"/>
        </w:rPr>
        <w:t>、</w:t>
      </w:r>
      <w:r w:rsidRPr="00A90E84">
        <w:rPr>
          <w:rFonts w:ascii="宋体" w:hAnsi="宋体"/>
          <w:szCs w:val="21"/>
        </w:rPr>
        <w:t>C</w:t>
      </w:r>
      <w:r w:rsidRPr="00A90E84">
        <w:rPr>
          <w:rFonts w:ascii="宋体" w:hAnsi="宋体" w:hint="eastAsia"/>
          <w:szCs w:val="21"/>
        </w:rPr>
        <w:t>为非</w:t>
      </w:r>
      <w:r w:rsidRPr="00A90E84">
        <w:rPr>
          <w:rFonts w:ascii="宋体"/>
          <w:szCs w:val="21"/>
        </w:rPr>
        <w:t>0</w:t>
      </w:r>
      <w:r w:rsidRPr="00A90E84">
        <w:rPr>
          <w:rFonts w:ascii="宋体" w:hAnsi="宋体" w:hint="eastAsia"/>
          <w:szCs w:val="21"/>
        </w:rPr>
        <w:t>自然数，因此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"/>
          <w:attr w:name="UnitName" w:val="a"/>
        </w:smartTagPr>
        <w:r w:rsidRPr="00A90E84">
          <w:rPr>
            <w:rFonts w:ascii="宋体" w:hAnsi="宋体"/>
            <w:szCs w:val="21"/>
          </w:rPr>
          <w:t>8A</w:t>
        </w:r>
      </w:smartTag>
      <w:r w:rsidRPr="00A90E84">
        <w:rPr>
          <w:rFonts w:ascii="宋体" w:hAnsi="宋体"/>
          <w:szCs w:val="21"/>
        </w:rPr>
        <w:t>+4B+C</w:t>
      </w:r>
      <w:r w:rsidRPr="00A90E84">
        <w:rPr>
          <w:rFonts w:ascii="宋体" w:hAnsi="宋体" w:hint="eastAsia"/>
          <w:szCs w:val="21"/>
        </w:rPr>
        <w:t>为一个整数，可能是</w:t>
      </w:r>
      <w:r w:rsidRPr="00A90E84">
        <w:rPr>
          <w:rFonts w:ascii="宋体" w:hAnsi="宋体"/>
          <w:szCs w:val="21"/>
        </w:rPr>
        <w:t>102</w:t>
      </w:r>
      <w:r w:rsidRPr="00A90E84">
        <w:rPr>
          <w:rFonts w:ascii="宋体" w:hAnsi="宋体" w:hint="eastAsia"/>
          <w:szCs w:val="21"/>
        </w:rPr>
        <w:t>，也有可能是</w:t>
      </w:r>
      <w:r w:rsidRPr="00A90E84">
        <w:rPr>
          <w:rFonts w:ascii="宋体" w:hAnsi="宋体"/>
          <w:szCs w:val="21"/>
        </w:rPr>
        <w:t>103</w:t>
      </w:r>
      <w:r w:rsidRPr="00A90E84">
        <w:rPr>
          <w:rFonts w:ascii="宋体" w:hAnsi="宋体" w:hint="eastAsia"/>
          <w:szCs w:val="21"/>
        </w:rPr>
        <w:t>。</w:t>
      </w:r>
      <w:r w:rsidRPr="00A90E84">
        <w:rPr>
          <w:rFonts w:ascii="宋体" w:hAnsi="宋体"/>
          <w:szCs w:val="21"/>
        </w:rPr>
        <w:t xml:space="preserve"> </w:t>
      </w:r>
    </w:p>
    <w:p w:rsidR="0057351A" w:rsidRPr="00A90E84" w:rsidRDefault="0057351A" w:rsidP="003E1778">
      <w:pPr>
        <w:rPr>
          <w:rFonts w:ascii="宋体" w:hAnsi="宋体"/>
          <w:szCs w:val="21"/>
        </w:rPr>
      </w:pPr>
      <w:r w:rsidRPr="00A90E84">
        <w:rPr>
          <w:rFonts w:ascii="宋体" w:hAnsi="宋体" w:hint="eastAsia"/>
          <w:szCs w:val="21"/>
        </w:rPr>
        <w:t>当是</w:t>
      </w:r>
      <w:r w:rsidRPr="00A90E84">
        <w:rPr>
          <w:rFonts w:ascii="宋体" w:hAnsi="宋体"/>
          <w:szCs w:val="21"/>
        </w:rPr>
        <w:t>102</w:t>
      </w:r>
      <w:r w:rsidRPr="00A90E84">
        <w:rPr>
          <w:rFonts w:ascii="宋体" w:hAnsi="宋体" w:hint="eastAsia"/>
          <w:szCs w:val="21"/>
        </w:rPr>
        <w:t>时，</w:t>
      </w:r>
      <w:r w:rsidRPr="0043297E">
        <w:rPr>
          <w:rFonts w:ascii="宋体"/>
          <w:szCs w:val="21"/>
        </w:rPr>
        <w:pict>
          <v:shape id="_x0000_i1030" type="#_x0000_t75" style="width:60.75pt;height:30pt">
            <v:imagedata r:id="rId9" o:title=""/>
          </v:shape>
        </w:pict>
      </w:r>
      <w:r w:rsidRPr="00A90E84">
        <w:rPr>
          <w:rFonts w:ascii="宋体" w:hAnsi="宋体"/>
          <w:szCs w:val="21"/>
        </w:rPr>
        <w:t xml:space="preserve"> </w:t>
      </w:r>
    </w:p>
    <w:p w:rsidR="0057351A" w:rsidRPr="00540957" w:rsidRDefault="0057351A" w:rsidP="003E1778">
      <w:pPr>
        <w:jc w:val="left"/>
        <w:rPr>
          <w:rFonts w:ascii="宋体"/>
          <w:szCs w:val="21"/>
        </w:rPr>
      </w:pPr>
      <w:r w:rsidRPr="00A90E84">
        <w:rPr>
          <w:rFonts w:ascii="宋体" w:hAnsi="宋体" w:hint="eastAsia"/>
          <w:szCs w:val="21"/>
        </w:rPr>
        <w:t>当是</w:t>
      </w:r>
      <w:r w:rsidRPr="00A90E84">
        <w:rPr>
          <w:rFonts w:ascii="宋体" w:hAnsi="宋体"/>
          <w:szCs w:val="21"/>
        </w:rPr>
        <w:t>103</w:t>
      </w:r>
      <w:r w:rsidRPr="00A90E84">
        <w:rPr>
          <w:rFonts w:ascii="宋体" w:hAnsi="宋体" w:hint="eastAsia"/>
          <w:szCs w:val="21"/>
        </w:rPr>
        <w:t>时，</w:t>
      </w:r>
      <w:r w:rsidRPr="0043297E">
        <w:rPr>
          <w:rFonts w:ascii="宋体"/>
          <w:szCs w:val="21"/>
        </w:rPr>
        <w:pict>
          <v:shape id="_x0000_i1031" type="#_x0000_t75" style="width:64.5pt;height:30pt">
            <v:imagedata r:id="rId10" o:title=""/>
          </v:shape>
        </w:pict>
      </w:r>
      <w:r w:rsidRPr="00695AB3">
        <w:rPr>
          <w:rFonts w:ascii="宋体" w:hAnsi="宋体" w:hint="eastAsia"/>
          <w:szCs w:val="21"/>
        </w:rPr>
        <w:t>。</w:t>
      </w:r>
    </w:p>
    <w:p w:rsidR="0057351A" w:rsidRPr="004D2E77" w:rsidRDefault="0057351A" w:rsidP="00E17A42">
      <w:pPr>
        <w:pStyle w:val="NormalWeb"/>
        <w:rPr>
          <w:b/>
        </w:rPr>
      </w:pPr>
    </w:p>
    <w:p w:rsidR="0057351A" w:rsidRPr="00C45A32" w:rsidRDefault="0057351A" w:rsidP="00471F5F">
      <w:pPr>
        <w:rPr>
          <w:rFonts w:ascii="宋体"/>
          <w:kern w:val="0"/>
        </w:rPr>
      </w:pPr>
      <w:r>
        <w:rPr>
          <w:rFonts w:ascii="宋体" w:hAnsi="宋体" w:hint="eastAsia"/>
          <w:b/>
        </w:rPr>
        <w:t>第四题答案</w:t>
      </w:r>
      <w:r>
        <w:rPr>
          <w:rFonts w:ascii="宋体" w:hAnsi="宋体" w:hint="eastAsia"/>
        </w:rPr>
        <w:t>：</w:t>
      </w:r>
    </w:p>
    <w:p w:rsidR="0057351A" w:rsidRPr="00CD1B7B" w:rsidRDefault="0057351A" w:rsidP="003E1778">
      <w:pPr>
        <w:rPr>
          <w:rFonts w:ascii="宋体"/>
          <w:szCs w:val="21"/>
        </w:rPr>
      </w:pPr>
      <w:r w:rsidRPr="00AA37BB">
        <w:rPr>
          <w:rFonts w:hint="eastAsia"/>
          <w:b/>
          <w:szCs w:val="21"/>
        </w:rPr>
        <w:t>解答</w:t>
      </w:r>
      <w:r w:rsidRPr="00AA37BB">
        <w:rPr>
          <w:rFonts w:hint="eastAsia"/>
          <w:b/>
        </w:rPr>
        <w:t>：</w:t>
      </w:r>
      <w:r w:rsidRPr="00CD1B7B">
        <w:rPr>
          <w:rFonts w:ascii="宋体" w:hAnsi="宋体"/>
          <w:szCs w:val="21"/>
        </w:rPr>
        <w:t>(1)</w:t>
      </w:r>
      <w:r w:rsidRPr="00CD1B7B">
        <w:rPr>
          <w:rFonts w:ascii="宋体" w:hAnsi="宋体" w:hint="eastAsia"/>
          <w:szCs w:val="21"/>
        </w:rPr>
        <w:t>请写出只有</w:t>
      </w:r>
      <w:r w:rsidRPr="00CD1B7B">
        <w:rPr>
          <w:rFonts w:ascii="宋体" w:hAnsi="宋体"/>
          <w:szCs w:val="21"/>
        </w:rPr>
        <w:t>3</w:t>
      </w:r>
      <w:r w:rsidRPr="00CD1B7B">
        <w:rPr>
          <w:rFonts w:ascii="宋体" w:hAnsi="宋体" w:hint="eastAsia"/>
          <w:szCs w:val="21"/>
        </w:rPr>
        <w:t>种这样的表示方法的最小自然数．</w:t>
      </w:r>
    </w:p>
    <w:p w:rsidR="0057351A" w:rsidRPr="00CD1B7B" w:rsidRDefault="0057351A" w:rsidP="003E1778">
      <w:pPr>
        <w:rPr>
          <w:rFonts w:ascii="宋体"/>
          <w:szCs w:val="21"/>
        </w:rPr>
      </w:pPr>
      <w:r w:rsidRPr="00CD1B7B">
        <w:rPr>
          <w:rFonts w:ascii="宋体" w:hAnsi="宋体"/>
          <w:szCs w:val="21"/>
        </w:rPr>
        <w:t xml:space="preserve"> </w:t>
      </w:r>
      <w:r>
        <w:rPr>
          <w:rFonts w:ascii="宋体"/>
          <w:szCs w:val="21"/>
        </w:rPr>
        <w:tab/>
      </w:r>
      <w:r w:rsidRPr="00CD1B7B">
        <w:rPr>
          <w:rFonts w:ascii="宋体" w:hAnsi="宋体"/>
          <w:szCs w:val="21"/>
        </w:rPr>
        <w:t xml:space="preserve"> (2)</w:t>
      </w:r>
      <w:r w:rsidRPr="00CD1B7B">
        <w:rPr>
          <w:rFonts w:ascii="宋体" w:hAnsi="宋体" w:hint="eastAsia"/>
          <w:szCs w:val="21"/>
        </w:rPr>
        <w:t>请写出只有</w:t>
      </w:r>
      <w:r w:rsidRPr="00CD1B7B">
        <w:rPr>
          <w:rFonts w:ascii="宋体" w:hAnsi="宋体"/>
          <w:szCs w:val="21"/>
        </w:rPr>
        <w:t>6</w:t>
      </w:r>
      <w:r w:rsidRPr="00CD1B7B">
        <w:rPr>
          <w:rFonts w:ascii="宋体" w:hAnsi="宋体" w:hint="eastAsia"/>
          <w:szCs w:val="21"/>
        </w:rPr>
        <w:t>种这样的表示方法的最小自然数．</w:t>
      </w:r>
    </w:p>
    <w:p w:rsidR="0057351A" w:rsidRPr="00CD1B7B" w:rsidRDefault="0057351A" w:rsidP="003E1778">
      <w:pPr>
        <w:rPr>
          <w:rFonts w:ascii="宋体"/>
          <w:szCs w:val="21"/>
        </w:rPr>
      </w:pPr>
      <w:r w:rsidRPr="00CD1B7B">
        <w:rPr>
          <w:rFonts w:ascii="宋体" w:hAnsi="宋体" w:hint="eastAsia"/>
          <w:szCs w:val="21"/>
        </w:rPr>
        <w:t>关于某整数，它的</w:t>
      </w:r>
      <w:r w:rsidRPr="00CD1B7B">
        <w:rPr>
          <w:rFonts w:ascii="宋体" w:hint="eastAsia"/>
          <w:szCs w:val="21"/>
        </w:rPr>
        <w:t>“</w:t>
      </w:r>
      <w:r w:rsidRPr="00CD1B7B">
        <w:rPr>
          <w:rFonts w:ascii="宋体" w:hAnsi="宋体" w:hint="eastAsia"/>
          <w:szCs w:val="21"/>
        </w:rPr>
        <w:t>奇数的约数的个数减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”"/>
        </w:smartTagPr>
        <w:r w:rsidRPr="00CD1B7B">
          <w:rPr>
            <w:rFonts w:ascii="宋体" w:hAnsi="宋体"/>
            <w:szCs w:val="21"/>
          </w:rPr>
          <w:t>1</w:t>
        </w:r>
        <w:r w:rsidRPr="00CD1B7B">
          <w:rPr>
            <w:rFonts w:ascii="宋体" w:hAnsi="宋体" w:hint="eastAsia"/>
            <w:szCs w:val="21"/>
          </w:rPr>
          <w:t>”</w:t>
        </w:r>
      </w:smartTag>
      <w:r w:rsidRPr="00CD1B7B">
        <w:rPr>
          <w:rFonts w:ascii="宋体" w:hAnsi="宋体" w:hint="eastAsia"/>
          <w:szCs w:val="21"/>
        </w:rPr>
        <w:t>，就是用连续的整数的和的形式来表达种数</w:t>
      </w:r>
      <w:r w:rsidRPr="00CD1B7B">
        <w:rPr>
          <w:rFonts w:ascii="宋体"/>
          <w:szCs w:val="21"/>
        </w:rPr>
        <w:t>.</w:t>
      </w:r>
    </w:p>
    <w:p w:rsidR="0057351A" w:rsidRPr="00CD1B7B" w:rsidRDefault="0057351A" w:rsidP="003E1778">
      <w:pPr>
        <w:ind w:firstLine="420"/>
        <w:rPr>
          <w:rFonts w:ascii="宋体"/>
          <w:szCs w:val="21"/>
        </w:rPr>
      </w:pPr>
      <w:r w:rsidRPr="00CD1B7B">
        <w:rPr>
          <w:rFonts w:ascii="宋体" w:hAnsi="宋体" w:hint="eastAsia"/>
          <w:szCs w:val="21"/>
        </w:rPr>
        <w:t>根据（</w:t>
      </w:r>
      <w:r w:rsidRPr="00CD1B7B">
        <w:rPr>
          <w:rFonts w:ascii="宋体" w:hAnsi="宋体"/>
          <w:szCs w:val="21"/>
        </w:rPr>
        <w:t>1</w:t>
      </w:r>
      <w:r w:rsidRPr="00CD1B7B">
        <w:rPr>
          <w:rFonts w:ascii="宋体" w:hAnsi="宋体" w:hint="eastAsia"/>
          <w:szCs w:val="21"/>
        </w:rPr>
        <w:t>）知道，有</w:t>
      </w:r>
      <w:r w:rsidRPr="00CD1B7B">
        <w:rPr>
          <w:rFonts w:ascii="宋体" w:hAnsi="宋体"/>
          <w:szCs w:val="21"/>
        </w:rPr>
        <w:t>3</w:t>
      </w:r>
      <w:r w:rsidRPr="00CD1B7B">
        <w:rPr>
          <w:rFonts w:ascii="宋体" w:hAnsi="宋体" w:hint="eastAsia"/>
          <w:szCs w:val="21"/>
        </w:rPr>
        <w:t>种表达方法，于是奇约数的个数为</w:t>
      </w:r>
      <w:r w:rsidRPr="00CD1B7B">
        <w:rPr>
          <w:rFonts w:ascii="宋体" w:hAnsi="宋体"/>
          <w:szCs w:val="21"/>
        </w:rPr>
        <w:t>3+1=4</w:t>
      </w:r>
      <w:r w:rsidRPr="00CD1B7B">
        <w:rPr>
          <w:rFonts w:ascii="宋体" w:hAnsi="宋体" w:hint="eastAsia"/>
          <w:szCs w:val="21"/>
        </w:rPr>
        <w:t>，对</w:t>
      </w:r>
      <w:r w:rsidRPr="00CD1B7B">
        <w:rPr>
          <w:rFonts w:ascii="宋体" w:hAnsi="宋体"/>
          <w:szCs w:val="21"/>
        </w:rPr>
        <w:t>4</w:t>
      </w:r>
      <w:r w:rsidRPr="00CD1B7B">
        <w:rPr>
          <w:rFonts w:ascii="宋体" w:hAnsi="宋体" w:hint="eastAsia"/>
          <w:szCs w:val="21"/>
        </w:rPr>
        <w:t>分解质因数</w:t>
      </w:r>
      <w:r w:rsidRPr="00CD1B7B">
        <w:rPr>
          <w:rFonts w:ascii="宋体" w:hAnsi="宋体"/>
          <w:szCs w:val="21"/>
        </w:rPr>
        <w:t>4=2</w:t>
      </w:r>
      <w:r w:rsidRPr="00CD1B7B">
        <w:rPr>
          <w:rFonts w:ascii="宋体" w:hAnsi="宋体" w:hint="eastAsia"/>
          <w:szCs w:val="21"/>
        </w:rPr>
        <w:t>×</w:t>
      </w:r>
      <w:r w:rsidRPr="00CD1B7B">
        <w:rPr>
          <w:rFonts w:ascii="宋体" w:hAnsi="宋体"/>
          <w:szCs w:val="21"/>
        </w:rPr>
        <w:t>2</w:t>
      </w:r>
      <w:r w:rsidRPr="00CD1B7B">
        <w:rPr>
          <w:rFonts w:ascii="宋体" w:hAnsi="宋体" w:hint="eastAsia"/>
          <w:szCs w:val="21"/>
        </w:rPr>
        <w:t>，最小的</w:t>
      </w:r>
      <w:r w:rsidRPr="00CD1B7B">
        <w:rPr>
          <w:rFonts w:ascii="宋体" w:hAnsi="宋体"/>
          <w:szCs w:val="21"/>
        </w:rPr>
        <w:t>15(1</w:t>
      </w:r>
      <w:r w:rsidRPr="00CD1B7B">
        <w:rPr>
          <w:rFonts w:ascii="宋体" w:hAnsi="宋体" w:hint="eastAsia"/>
          <w:szCs w:val="21"/>
        </w:rPr>
        <w:t>、</w:t>
      </w:r>
      <w:r w:rsidRPr="00CD1B7B">
        <w:rPr>
          <w:rFonts w:ascii="宋体" w:hAnsi="宋体"/>
          <w:szCs w:val="21"/>
        </w:rPr>
        <w:t>3</w:t>
      </w:r>
      <w:r w:rsidRPr="00CD1B7B">
        <w:rPr>
          <w:rFonts w:ascii="宋体" w:hAnsi="宋体" w:hint="eastAsia"/>
          <w:szCs w:val="21"/>
        </w:rPr>
        <w:t>、</w:t>
      </w:r>
      <w:r w:rsidRPr="00CD1B7B">
        <w:rPr>
          <w:rFonts w:ascii="宋体" w:hAnsi="宋体"/>
          <w:szCs w:val="21"/>
        </w:rPr>
        <w:t>5</w:t>
      </w:r>
      <w:r w:rsidRPr="00CD1B7B">
        <w:rPr>
          <w:rFonts w:ascii="宋体" w:hAnsi="宋体" w:hint="eastAsia"/>
          <w:szCs w:val="21"/>
        </w:rPr>
        <w:t>、</w:t>
      </w:r>
      <w:r w:rsidRPr="00CD1B7B">
        <w:rPr>
          <w:rFonts w:ascii="宋体" w:hAnsi="宋体"/>
          <w:szCs w:val="21"/>
        </w:rPr>
        <w:t>15)</w:t>
      </w:r>
      <w:r w:rsidRPr="00CD1B7B">
        <w:rPr>
          <w:rFonts w:ascii="宋体" w:hAnsi="宋体" w:hint="eastAsia"/>
          <w:szCs w:val="21"/>
        </w:rPr>
        <w:t>；</w:t>
      </w:r>
    </w:p>
    <w:p w:rsidR="0057351A" w:rsidRPr="00CD1B7B" w:rsidRDefault="0057351A" w:rsidP="003E1778">
      <w:pPr>
        <w:rPr>
          <w:rFonts w:ascii="宋体"/>
          <w:szCs w:val="21"/>
        </w:rPr>
      </w:pPr>
      <w:r w:rsidRPr="00CD1B7B">
        <w:rPr>
          <w:rFonts w:ascii="宋体" w:hAnsi="宋体" w:hint="eastAsia"/>
          <w:szCs w:val="21"/>
        </w:rPr>
        <w:t>有连续的</w:t>
      </w:r>
      <w:r w:rsidRPr="00CD1B7B">
        <w:rPr>
          <w:rFonts w:ascii="宋体" w:hAnsi="宋体"/>
          <w:szCs w:val="21"/>
        </w:rPr>
        <w:t>2</w:t>
      </w:r>
      <w:r w:rsidRPr="00CD1B7B">
        <w:rPr>
          <w:rFonts w:ascii="宋体" w:hAnsi="宋体" w:hint="eastAsia"/>
          <w:szCs w:val="21"/>
        </w:rPr>
        <w:t>、</w:t>
      </w:r>
      <w:r w:rsidRPr="00CD1B7B">
        <w:rPr>
          <w:rFonts w:ascii="宋体" w:hAnsi="宋体"/>
          <w:szCs w:val="21"/>
        </w:rPr>
        <w:t>3</w:t>
      </w:r>
      <w:r w:rsidRPr="00CD1B7B">
        <w:rPr>
          <w:rFonts w:ascii="宋体" w:hAnsi="宋体" w:hint="eastAsia"/>
          <w:szCs w:val="21"/>
        </w:rPr>
        <w:t>、</w:t>
      </w:r>
      <w:r w:rsidRPr="00CD1B7B">
        <w:rPr>
          <w:rFonts w:ascii="宋体" w:hAnsi="宋体"/>
          <w:szCs w:val="21"/>
        </w:rPr>
        <w:t>5</w:t>
      </w:r>
      <w:r w:rsidRPr="00CD1B7B">
        <w:rPr>
          <w:rFonts w:ascii="宋体" w:hAnsi="宋体" w:hint="eastAsia"/>
          <w:szCs w:val="21"/>
        </w:rPr>
        <w:t>个数相加；</w:t>
      </w:r>
      <w:r w:rsidRPr="00CD1B7B">
        <w:rPr>
          <w:rFonts w:ascii="宋体" w:hAnsi="宋体"/>
          <w:szCs w:val="21"/>
        </w:rPr>
        <w:t>7+8</w:t>
      </w:r>
      <w:r w:rsidRPr="00CD1B7B">
        <w:rPr>
          <w:rFonts w:ascii="宋体" w:hAnsi="宋体" w:hint="eastAsia"/>
          <w:szCs w:val="21"/>
        </w:rPr>
        <w:t>；</w:t>
      </w:r>
      <w:r w:rsidRPr="00CD1B7B">
        <w:rPr>
          <w:rFonts w:ascii="宋体" w:hAnsi="宋体"/>
          <w:szCs w:val="21"/>
        </w:rPr>
        <w:t>4+5+6</w:t>
      </w:r>
      <w:r w:rsidRPr="00CD1B7B">
        <w:rPr>
          <w:rFonts w:ascii="宋体" w:hAnsi="宋体" w:hint="eastAsia"/>
          <w:szCs w:val="21"/>
        </w:rPr>
        <w:t>；</w:t>
      </w:r>
      <w:r w:rsidRPr="00CD1B7B">
        <w:rPr>
          <w:rFonts w:ascii="宋体" w:hAnsi="宋体"/>
          <w:szCs w:val="21"/>
        </w:rPr>
        <w:t>1+2+3+4+5</w:t>
      </w:r>
      <w:r w:rsidRPr="00CD1B7B">
        <w:rPr>
          <w:rFonts w:ascii="宋体" w:hAnsi="宋体" w:hint="eastAsia"/>
          <w:szCs w:val="21"/>
        </w:rPr>
        <w:t>；</w:t>
      </w:r>
    </w:p>
    <w:p w:rsidR="0057351A" w:rsidRPr="00CD1B7B" w:rsidRDefault="0057351A" w:rsidP="003E1778">
      <w:pPr>
        <w:ind w:firstLine="420"/>
        <w:rPr>
          <w:rFonts w:ascii="宋体"/>
          <w:szCs w:val="21"/>
        </w:rPr>
      </w:pPr>
      <w:r w:rsidRPr="00CD1B7B">
        <w:rPr>
          <w:rFonts w:ascii="宋体" w:hAnsi="宋体" w:hint="eastAsia"/>
          <w:szCs w:val="21"/>
        </w:rPr>
        <w:t>根据</w:t>
      </w:r>
      <w:r w:rsidRPr="00CD1B7B">
        <w:rPr>
          <w:rFonts w:ascii="宋体" w:hAnsi="宋体"/>
          <w:szCs w:val="21"/>
        </w:rPr>
        <w:t>(2)</w:t>
      </w:r>
      <w:r w:rsidRPr="00CD1B7B">
        <w:rPr>
          <w:rFonts w:ascii="宋体" w:hAnsi="宋体" w:hint="eastAsia"/>
          <w:szCs w:val="21"/>
        </w:rPr>
        <w:t>知道，有</w:t>
      </w:r>
      <w:r w:rsidRPr="00CD1B7B">
        <w:rPr>
          <w:rFonts w:ascii="宋体" w:hAnsi="宋体"/>
          <w:szCs w:val="21"/>
        </w:rPr>
        <w:t>6</w:t>
      </w:r>
      <w:r w:rsidRPr="00CD1B7B">
        <w:rPr>
          <w:rFonts w:ascii="宋体" w:hAnsi="宋体" w:hint="eastAsia"/>
          <w:szCs w:val="21"/>
        </w:rPr>
        <w:t>种表示方法，于是奇数约数的个数为</w:t>
      </w:r>
      <w:r w:rsidRPr="00CD1B7B">
        <w:rPr>
          <w:rFonts w:ascii="宋体" w:hAnsi="宋体"/>
          <w:szCs w:val="21"/>
        </w:rPr>
        <w:t>6+1=7</w:t>
      </w:r>
      <w:r w:rsidRPr="00CD1B7B">
        <w:rPr>
          <w:rFonts w:ascii="宋体" w:hAnsi="宋体" w:hint="eastAsia"/>
          <w:szCs w:val="21"/>
        </w:rPr>
        <w:t>，最小为</w:t>
      </w:r>
      <w:r w:rsidRPr="00CD1B7B">
        <w:rPr>
          <w:rFonts w:ascii="宋体" w:hAnsi="宋体"/>
          <w:szCs w:val="21"/>
        </w:rPr>
        <w:t>729(1</w:t>
      </w:r>
      <w:r w:rsidRPr="00CD1B7B">
        <w:rPr>
          <w:rFonts w:ascii="宋体" w:hAnsi="宋体" w:hint="eastAsia"/>
          <w:szCs w:val="21"/>
        </w:rPr>
        <w:t>、</w:t>
      </w:r>
      <w:r w:rsidRPr="00CD1B7B">
        <w:rPr>
          <w:rFonts w:ascii="宋体" w:hAnsi="宋体"/>
          <w:szCs w:val="21"/>
        </w:rPr>
        <w:t>3</w:t>
      </w:r>
      <w:r w:rsidRPr="00CD1B7B">
        <w:rPr>
          <w:rFonts w:ascii="宋体" w:hAnsi="宋体" w:hint="eastAsia"/>
          <w:szCs w:val="21"/>
        </w:rPr>
        <w:t>、</w:t>
      </w:r>
      <w:r w:rsidRPr="00CD1B7B">
        <w:rPr>
          <w:rFonts w:ascii="宋体" w:hAnsi="宋体"/>
          <w:szCs w:val="21"/>
        </w:rPr>
        <w:t>9</w:t>
      </w:r>
      <w:r w:rsidRPr="00CD1B7B">
        <w:rPr>
          <w:rFonts w:ascii="宋体" w:hAnsi="宋体" w:hint="eastAsia"/>
          <w:szCs w:val="21"/>
        </w:rPr>
        <w:t>、</w:t>
      </w:r>
      <w:r w:rsidRPr="00CD1B7B">
        <w:rPr>
          <w:rFonts w:ascii="宋体" w:hAnsi="宋体"/>
          <w:szCs w:val="21"/>
        </w:rPr>
        <w:t>27</w:t>
      </w:r>
      <w:r w:rsidRPr="00CD1B7B">
        <w:rPr>
          <w:rFonts w:ascii="宋体" w:hAnsi="宋体" w:hint="eastAsia"/>
          <w:szCs w:val="21"/>
        </w:rPr>
        <w:t>、</w:t>
      </w:r>
      <w:r w:rsidRPr="00CD1B7B">
        <w:rPr>
          <w:rFonts w:ascii="宋体" w:hAnsi="宋体"/>
          <w:szCs w:val="21"/>
        </w:rPr>
        <w:t>81</w:t>
      </w:r>
      <w:r w:rsidRPr="00CD1B7B">
        <w:rPr>
          <w:rFonts w:ascii="宋体" w:hAnsi="宋体" w:hint="eastAsia"/>
          <w:szCs w:val="21"/>
        </w:rPr>
        <w:t>、</w:t>
      </w:r>
      <w:r w:rsidRPr="00CD1B7B">
        <w:rPr>
          <w:rFonts w:ascii="宋体" w:hAnsi="宋体"/>
          <w:szCs w:val="21"/>
        </w:rPr>
        <w:t>243</w:t>
      </w:r>
      <w:r w:rsidRPr="00CD1B7B">
        <w:rPr>
          <w:rFonts w:ascii="宋体" w:hAnsi="宋体" w:hint="eastAsia"/>
          <w:szCs w:val="21"/>
        </w:rPr>
        <w:t>、</w:t>
      </w:r>
      <w:r w:rsidRPr="00CD1B7B">
        <w:rPr>
          <w:rFonts w:ascii="宋体" w:hAnsi="宋体"/>
          <w:szCs w:val="21"/>
        </w:rPr>
        <w:t>729)</w:t>
      </w:r>
      <w:r w:rsidRPr="00CD1B7B">
        <w:rPr>
          <w:rFonts w:ascii="宋体" w:hAnsi="宋体" w:hint="eastAsia"/>
          <w:szCs w:val="21"/>
        </w:rPr>
        <w:t>，有连续的</w:t>
      </w:r>
      <w:r w:rsidRPr="00CD1B7B">
        <w:rPr>
          <w:rFonts w:ascii="宋体" w:hAnsi="宋体"/>
          <w:szCs w:val="21"/>
        </w:rPr>
        <w:t>2,3</w:t>
      </w:r>
      <w:r w:rsidRPr="00CD1B7B">
        <w:rPr>
          <w:rFonts w:ascii="宋体" w:hAnsi="宋体" w:hint="eastAsia"/>
          <w:szCs w:val="21"/>
        </w:rPr>
        <w:t>、</w:t>
      </w:r>
      <w:r w:rsidRPr="00CD1B7B">
        <w:rPr>
          <w:rFonts w:ascii="宋体" w:hAnsi="宋体"/>
          <w:szCs w:val="21"/>
        </w:rPr>
        <w:t>6</w:t>
      </w:r>
      <w:r w:rsidRPr="00CD1B7B">
        <w:rPr>
          <w:rFonts w:ascii="宋体" w:hAnsi="宋体" w:hint="eastAsia"/>
          <w:szCs w:val="21"/>
        </w:rPr>
        <w:t>、</w:t>
      </w:r>
      <w:r w:rsidRPr="00CD1B7B">
        <w:rPr>
          <w:rFonts w:ascii="宋体" w:hAnsi="宋体"/>
          <w:szCs w:val="21"/>
        </w:rPr>
        <w:t>9</w:t>
      </w:r>
      <w:r w:rsidRPr="00CD1B7B">
        <w:rPr>
          <w:rFonts w:ascii="宋体" w:hAnsi="宋体" w:hint="eastAsia"/>
          <w:szCs w:val="21"/>
        </w:rPr>
        <w:t>、</w:t>
      </w:r>
      <w:r w:rsidRPr="00CD1B7B">
        <w:rPr>
          <w:rFonts w:ascii="宋体" w:hAnsi="宋体"/>
          <w:szCs w:val="21"/>
        </w:rPr>
        <w:t>10</w:t>
      </w:r>
      <w:r w:rsidRPr="00CD1B7B">
        <w:rPr>
          <w:rFonts w:ascii="宋体" w:hAnsi="宋体" w:hint="eastAsia"/>
          <w:szCs w:val="21"/>
        </w:rPr>
        <w:t>、</w:t>
      </w:r>
      <w:r w:rsidRPr="00CD1B7B">
        <w:rPr>
          <w:rFonts w:ascii="宋体" w:hAnsi="宋体"/>
          <w:szCs w:val="21"/>
        </w:rPr>
        <w:t>27</w:t>
      </w:r>
      <w:r w:rsidRPr="00CD1B7B">
        <w:rPr>
          <w:rFonts w:ascii="宋体" w:hAnsi="宋体" w:hint="eastAsia"/>
          <w:szCs w:val="21"/>
        </w:rPr>
        <w:t>个数相加：</w:t>
      </w:r>
    </w:p>
    <w:p w:rsidR="0057351A" w:rsidRPr="00925F5D" w:rsidRDefault="0057351A" w:rsidP="003E1778">
      <w:pPr>
        <w:jc w:val="left"/>
        <w:rPr>
          <w:rFonts w:ascii="宋体"/>
          <w:szCs w:val="21"/>
        </w:rPr>
      </w:pPr>
      <w:r w:rsidRPr="00CD1B7B">
        <w:rPr>
          <w:rFonts w:ascii="宋体" w:hAnsi="宋体"/>
          <w:szCs w:val="21"/>
        </w:rPr>
        <w:t>364+365</w:t>
      </w:r>
      <w:r w:rsidRPr="00CD1B7B">
        <w:rPr>
          <w:rFonts w:ascii="宋体" w:hAnsi="宋体" w:hint="eastAsia"/>
          <w:szCs w:val="21"/>
        </w:rPr>
        <w:t>；</w:t>
      </w:r>
      <w:r w:rsidRPr="00CD1B7B">
        <w:rPr>
          <w:rFonts w:ascii="宋体" w:hAnsi="宋体"/>
          <w:szCs w:val="21"/>
        </w:rPr>
        <w:t>242+243+244</w:t>
      </w:r>
      <w:r w:rsidRPr="00CD1B7B">
        <w:rPr>
          <w:rFonts w:ascii="宋体" w:hAnsi="宋体" w:hint="eastAsia"/>
          <w:szCs w:val="21"/>
        </w:rPr>
        <w:t>；</w:t>
      </w:r>
      <w:r w:rsidRPr="00CD1B7B">
        <w:rPr>
          <w:rFonts w:ascii="宋体" w:hAnsi="宋体"/>
          <w:szCs w:val="21"/>
        </w:rPr>
        <w:t>119+120+</w:t>
      </w:r>
      <w:r w:rsidRPr="00CD1B7B">
        <w:rPr>
          <w:rFonts w:ascii="宋体" w:hAnsi="宋体" w:hint="eastAsia"/>
          <w:szCs w:val="21"/>
        </w:rPr>
        <w:t>…</w:t>
      </w:r>
      <w:r w:rsidRPr="00CD1B7B">
        <w:rPr>
          <w:rFonts w:ascii="宋体" w:hAnsi="宋体"/>
          <w:szCs w:val="21"/>
        </w:rPr>
        <w:t>+124</w:t>
      </w:r>
      <w:r w:rsidRPr="00CD1B7B">
        <w:rPr>
          <w:rFonts w:ascii="宋体" w:hAnsi="宋体" w:hint="eastAsia"/>
          <w:szCs w:val="21"/>
        </w:rPr>
        <w:t>；</w:t>
      </w:r>
      <w:r w:rsidRPr="00CD1B7B">
        <w:rPr>
          <w:rFonts w:ascii="宋体" w:hAnsi="宋体"/>
          <w:szCs w:val="21"/>
        </w:rPr>
        <w:t>77+78+79+</w:t>
      </w:r>
      <w:r w:rsidRPr="00CD1B7B">
        <w:rPr>
          <w:rFonts w:ascii="宋体" w:hAnsi="宋体" w:hint="eastAsia"/>
          <w:szCs w:val="21"/>
        </w:rPr>
        <w:t>…</w:t>
      </w:r>
      <w:r w:rsidRPr="00CD1B7B">
        <w:rPr>
          <w:rFonts w:ascii="宋体" w:hAnsi="宋体"/>
          <w:szCs w:val="21"/>
        </w:rPr>
        <w:t>+85</w:t>
      </w:r>
      <w:r w:rsidRPr="00CD1B7B">
        <w:rPr>
          <w:rFonts w:ascii="宋体" w:hAnsi="宋体" w:hint="eastAsia"/>
          <w:szCs w:val="21"/>
        </w:rPr>
        <w:t>；</w:t>
      </w:r>
      <w:r w:rsidRPr="00CD1B7B">
        <w:rPr>
          <w:rFonts w:ascii="宋体" w:hAnsi="宋体"/>
          <w:szCs w:val="21"/>
        </w:rPr>
        <w:t>36+37+</w:t>
      </w:r>
      <w:r w:rsidRPr="00CD1B7B">
        <w:rPr>
          <w:rFonts w:ascii="宋体" w:hAnsi="宋体" w:hint="eastAsia"/>
          <w:szCs w:val="21"/>
        </w:rPr>
        <w:t>…</w:t>
      </w:r>
      <w:r w:rsidRPr="00CD1B7B">
        <w:rPr>
          <w:rFonts w:ascii="宋体" w:hAnsi="宋体"/>
          <w:szCs w:val="21"/>
        </w:rPr>
        <w:t>+45</w:t>
      </w:r>
      <w:r w:rsidRPr="00CD1B7B">
        <w:rPr>
          <w:rFonts w:ascii="宋体" w:hAnsi="宋体" w:hint="eastAsia"/>
          <w:szCs w:val="21"/>
        </w:rPr>
        <w:t>；</w:t>
      </w:r>
      <w:r w:rsidRPr="00CD1B7B">
        <w:rPr>
          <w:rFonts w:ascii="宋体" w:hAnsi="宋体"/>
          <w:szCs w:val="21"/>
        </w:rPr>
        <w:t>14+15+</w:t>
      </w:r>
      <w:r w:rsidRPr="00CD1B7B">
        <w:rPr>
          <w:rFonts w:ascii="宋体" w:hAnsi="宋体" w:hint="eastAsia"/>
          <w:szCs w:val="21"/>
        </w:rPr>
        <w:t>…</w:t>
      </w:r>
      <w:r w:rsidRPr="00CD1B7B">
        <w:rPr>
          <w:rFonts w:ascii="宋体" w:hAnsi="宋体"/>
          <w:szCs w:val="21"/>
        </w:rPr>
        <w:t>+40</w:t>
      </w:r>
    </w:p>
    <w:p w:rsidR="0057351A" w:rsidRPr="00E17A42" w:rsidRDefault="0057351A" w:rsidP="00E17A42">
      <w:pPr>
        <w:pStyle w:val="NormalWeb"/>
      </w:pPr>
    </w:p>
    <w:p w:rsidR="0057351A" w:rsidRDefault="0057351A" w:rsidP="00471F5F">
      <w:pPr>
        <w:pStyle w:val="NormalWeb"/>
        <w:ind w:left="720" w:firstLine="465"/>
      </w:pPr>
    </w:p>
    <w:p w:rsidR="0057351A" w:rsidRPr="00C45A32" w:rsidRDefault="0057351A" w:rsidP="00471F5F">
      <w:pPr>
        <w:rPr>
          <w:rFonts w:ascii="宋体"/>
          <w:kern w:val="0"/>
        </w:rPr>
      </w:pPr>
      <w:r>
        <w:rPr>
          <w:rFonts w:ascii="宋体" w:hAnsi="宋体" w:hint="eastAsia"/>
          <w:b/>
        </w:rPr>
        <w:t>第五题答案</w:t>
      </w:r>
      <w:r>
        <w:rPr>
          <w:rFonts w:ascii="宋体" w:hAnsi="宋体" w:hint="eastAsia"/>
        </w:rPr>
        <w:t>：</w:t>
      </w:r>
    </w:p>
    <w:p w:rsidR="0057351A" w:rsidRPr="00560137" w:rsidRDefault="0057351A" w:rsidP="003E1778">
      <w:pPr>
        <w:rPr>
          <w:rFonts w:ascii="宋体"/>
          <w:szCs w:val="21"/>
        </w:rPr>
      </w:pPr>
      <w:r w:rsidRPr="00AA37BB">
        <w:rPr>
          <w:rFonts w:hint="eastAsia"/>
          <w:b/>
          <w:szCs w:val="21"/>
        </w:rPr>
        <w:t>解答</w:t>
      </w:r>
      <w:r w:rsidRPr="00AA37BB">
        <w:rPr>
          <w:rFonts w:hint="eastAsia"/>
          <w:b/>
        </w:rPr>
        <w:t>：</w:t>
      </w:r>
      <w:r w:rsidRPr="00560137">
        <w:rPr>
          <w:rFonts w:ascii="宋体" w:hAnsi="宋体" w:hint="eastAsia"/>
          <w:szCs w:val="21"/>
        </w:rPr>
        <w:t>设原来小球数最少的盒子里装有</w:t>
      </w:r>
      <w:r w:rsidRPr="00560137">
        <w:rPr>
          <w:rFonts w:ascii="宋体" w:hAnsi="宋体"/>
          <w:szCs w:val="21"/>
        </w:rPr>
        <w:t>a</w:t>
      </w:r>
      <w:r w:rsidRPr="00560137">
        <w:rPr>
          <w:rFonts w:ascii="宋体" w:hAnsi="宋体" w:hint="eastAsia"/>
          <w:szCs w:val="21"/>
        </w:rPr>
        <w:t>只小球，现在增加了</w:t>
      </w:r>
      <w:r w:rsidRPr="00560137">
        <w:rPr>
          <w:rFonts w:ascii="宋体" w:hAnsi="宋体"/>
          <w:szCs w:val="21"/>
        </w:rPr>
        <w:t>b</w:t>
      </w:r>
      <w:r w:rsidRPr="00560137">
        <w:rPr>
          <w:rFonts w:ascii="宋体" w:hAnsi="宋体" w:hint="eastAsia"/>
          <w:szCs w:val="21"/>
        </w:rPr>
        <w:t>只，由于小聪没有发现有人动过小球和盒子，这说明现在又有了一只装有</w:t>
      </w:r>
      <w:r w:rsidRPr="00560137">
        <w:rPr>
          <w:rFonts w:ascii="宋体" w:hAnsi="宋体"/>
          <w:szCs w:val="21"/>
        </w:rPr>
        <w:t>a</w:t>
      </w:r>
      <w:r w:rsidRPr="00560137">
        <w:rPr>
          <w:rFonts w:ascii="宋体" w:hAnsi="宋体" w:hint="eastAsia"/>
          <w:szCs w:val="21"/>
        </w:rPr>
        <w:t>个小球的盒子，而这只盒子里原来装有</w:t>
      </w:r>
      <w:r w:rsidRPr="00560137">
        <w:rPr>
          <w:rFonts w:ascii="宋体" w:hAnsi="宋体"/>
          <w:szCs w:val="21"/>
        </w:rPr>
        <w:t>(a+1)</w:t>
      </w:r>
      <w:r w:rsidRPr="00560137">
        <w:rPr>
          <w:rFonts w:ascii="宋体" w:hAnsi="宋体" w:hint="eastAsia"/>
          <w:szCs w:val="21"/>
        </w:rPr>
        <w:t>个小球．</w:t>
      </w:r>
    </w:p>
    <w:p w:rsidR="0057351A" w:rsidRPr="00560137" w:rsidRDefault="0057351A" w:rsidP="003E1778">
      <w:pPr>
        <w:rPr>
          <w:rFonts w:ascii="宋体"/>
          <w:szCs w:val="21"/>
        </w:rPr>
      </w:pPr>
      <w:r w:rsidRPr="00560137">
        <w:rPr>
          <w:rFonts w:ascii="宋体" w:hAnsi="宋体"/>
          <w:szCs w:val="21"/>
        </w:rPr>
        <w:t xml:space="preserve">    </w:t>
      </w:r>
      <w:r w:rsidRPr="00560137">
        <w:rPr>
          <w:rFonts w:ascii="宋体" w:hAnsi="宋体" w:hint="eastAsia"/>
          <w:szCs w:val="21"/>
        </w:rPr>
        <w:t>同样，现在另有一个盒子装有</w:t>
      </w:r>
      <w:r w:rsidRPr="00560137">
        <w:rPr>
          <w:rFonts w:ascii="宋体" w:hAnsi="宋体"/>
          <w:szCs w:val="21"/>
        </w:rPr>
        <w:t>(a+1)</w:t>
      </w:r>
      <w:r w:rsidRPr="00560137">
        <w:rPr>
          <w:rFonts w:ascii="宋体" w:hAnsi="宋体" w:hint="eastAsia"/>
          <w:szCs w:val="21"/>
        </w:rPr>
        <w:t>个小球，这只盒子里原来装有</w:t>
      </w:r>
      <w:r w:rsidRPr="00560137">
        <w:rPr>
          <w:rFonts w:ascii="宋体" w:hAnsi="宋体"/>
          <w:szCs w:val="21"/>
        </w:rPr>
        <w:t>(a+2)</w:t>
      </w:r>
      <w:r w:rsidRPr="00560137">
        <w:rPr>
          <w:rFonts w:ascii="宋体" w:hAnsi="宋体" w:hint="eastAsia"/>
          <w:szCs w:val="21"/>
        </w:rPr>
        <w:t>个小球．</w:t>
      </w:r>
    </w:p>
    <w:p w:rsidR="0057351A" w:rsidRPr="00560137" w:rsidRDefault="0057351A" w:rsidP="003E1778">
      <w:pPr>
        <w:rPr>
          <w:rFonts w:ascii="宋体"/>
          <w:szCs w:val="21"/>
        </w:rPr>
      </w:pPr>
      <w:r w:rsidRPr="00560137">
        <w:rPr>
          <w:rFonts w:ascii="宋体" w:hAnsi="宋体"/>
          <w:szCs w:val="21"/>
        </w:rPr>
        <w:t xml:space="preserve">    </w:t>
      </w:r>
      <w:r w:rsidRPr="00560137">
        <w:rPr>
          <w:rFonts w:ascii="宋体" w:hAnsi="宋体" w:hint="eastAsia"/>
          <w:szCs w:val="21"/>
        </w:rPr>
        <w:t>类推，原来还有一只盒子装有</w:t>
      </w:r>
      <w:r w:rsidRPr="00560137">
        <w:rPr>
          <w:rFonts w:ascii="宋体" w:hAnsi="宋体"/>
          <w:szCs w:val="21"/>
        </w:rPr>
        <w:t>(a+3)</w:t>
      </w:r>
      <w:r w:rsidRPr="00560137">
        <w:rPr>
          <w:rFonts w:ascii="宋体" w:hAnsi="宋体" w:hint="eastAsia"/>
          <w:szCs w:val="21"/>
        </w:rPr>
        <w:t>个小球，</w:t>
      </w:r>
      <w:r w:rsidRPr="00560137">
        <w:rPr>
          <w:rFonts w:ascii="宋体" w:hAnsi="宋体"/>
          <w:szCs w:val="21"/>
        </w:rPr>
        <w:t>(a+4)</w:t>
      </w:r>
      <w:r w:rsidRPr="00560137">
        <w:rPr>
          <w:rFonts w:ascii="宋体" w:hAnsi="宋体" w:hint="eastAsia"/>
          <w:szCs w:val="21"/>
        </w:rPr>
        <w:t>个小球等等，故原来那些盒子中装有的小球数是一些连续整数．</w:t>
      </w:r>
    </w:p>
    <w:p w:rsidR="0057351A" w:rsidRPr="00560137" w:rsidRDefault="0057351A" w:rsidP="003E1778">
      <w:pPr>
        <w:rPr>
          <w:rFonts w:ascii="宋体" w:hAnsi="宋体"/>
          <w:szCs w:val="21"/>
        </w:rPr>
      </w:pPr>
      <w:r w:rsidRPr="00560137">
        <w:rPr>
          <w:rFonts w:ascii="宋体" w:hAnsi="宋体"/>
          <w:szCs w:val="21"/>
        </w:rPr>
        <w:t xml:space="preserve">    </w:t>
      </w:r>
      <w:r w:rsidRPr="00560137">
        <w:rPr>
          <w:rFonts w:ascii="宋体" w:hAnsi="宋体" w:hint="eastAsia"/>
          <w:szCs w:val="21"/>
        </w:rPr>
        <w:t>现在变成：将</w:t>
      </w:r>
      <w:r w:rsidRPr="00560137">
        <w:rPr>
          <w:rFonts w:ascii="宋体" w:hAnsi="宋体"/>
          <w:szCs w:val="21"/>
        </w:rPr>
        <w:t>42</w:t>
      </w:r>
      <w:r w:rsidRPr="00560137">
        <w:rPr>
          <w:rFonts w:ascii="宋体" w:hAnsi="宋体" w:hint="eastAsia"/>
          <w:szCs w:val="21"/>
        </w:rPr>
        <w:t>分拆成若干个连续整数的和，一共有多少种分法，每一种分法有多少个加数</w:t>
      </w:r>
      <w:r w:rsidRPr="00560137">
        <w:rPr>
          <w:rFonts w:ascii="宋体" w:hAnsi="宋体"/>
          <w:szCs w:val="21"/>
        </w:rPr>
        <w:t>?</w:t>
      </w:r>
    </w:p>
    <w:p w:rsidR="0057351A" w:rsidRPr="00560137" w:rsidRDefault="0057351A" w:rsidP="003E1778">
      <w:pPr>
        <w:rPr>
          <w:rFonts w:ascii="宋体"/>
          <w:szCs w:val="21"/>
        </w:rPr>
      </w:pPr>
      <w:r w:rsidRPr="00560137">
        <w:rPr>
          <w:rFonts w:ascii="宋体" w:hAnsi="宋体"/>
          <w:szCs w:val="21"/>
        </w:rPr>
        <w:t xml:space="preserve">    </w:t>
      </w:r>
      <w:r w:rsidRPr="00560137">
        <w:rPr>
          <w:rFonts w:ascii="宋体" w:hAnsi="宋体" w:hint="eastAsia"/>
          <w:szCs w:val="21"/>
        </w:rPr>
        <w:t>因为</w:t>
      </w:r>
      <w:r w:rsidRPr="00560137">
        <w:rPr>
          <w:rFonts w:ascii="宋体" w:hAnsi="宋体"/>
          <w:szCs w:val="21"/>
        </w:rPr>
        <w:t>42=6</w:t>
      </w:r>
      <w:r w:rsidRPr="00560137">
        <w:rPr>
          <w:rFonts w:ascii="宋体" w:hAnsi="宋体" w:hint="eastAsia"/>
          <w:szCs w:val="21"/>
        </w:rPr>
        <w:t>×</w:t>
      </w:r>
      <w:r w:rsidRPr="00560137">
        <w:rPr>
          <w:rFonts w:ascii="宋体" w:hAnsi="宋体"/>
          <w:szCs w:val="21"/>
        </w:rPr>
        <w:t>7</w:t>
      </w:r>
      <w:r w:rsidRPr="00560137">
        <w:rPr>
          <w:rFonts w:ascii="宋体" w:hAnsi="宋体" w:hint="eastAsia"/>
          <w:szCs w:val="21"/>
        </w:rPr>
        <w:t>，故可以看成</w:t>
      </w:r>
      <w:r w:rsidRPr="00560137">
        <w:rPr>
          <w:rFonts w:ascii="宋体" w:hAnsi="宋体"/>
          <w:szCs w:val="21"/>
        </w:rPr>
        <w:t>7</w:t>
      </w:r>
      <w:r w:rsidRPr="00560137">
        <w:rPr>
          <w:rFonts w:ascii="宋体" w:hAnsi="宋体" w:hint="eastAsia"/>
          <w:szCs w:val="21"/>
        </w:rPr>
        <w:t>个</w:t>
      </w:r>
      <w:r w:rsidRPr="00560137">
        <w:rPr>
          <w:rFonts w:ascii="宋体" w:hAnsi="宋体"/>
          <w:szCs w:val="21"/>
        </w:rPr>
        <w:t>6</w:t>
      </w:r>
      <w:r w:rsidRPr="00560137">
        <w:rPr>
          <w:rFonts w:ascii="宋体" w:hAnsi="宋体" w:hint="eastAsia"/>
          <w:szCs w:val="21"/>
        </w:rPr>
        <w:t>的和，又</w:t>
      </w:r>
      <w:r w:rsidRPr="00560137">
        <w:rPr>
          <w:rFonts w:ascii="宋体" w:hAnsi="宋体"/>
          <w:szCs w:val="21"/>
        </w:rPr>
        <w:t>(7+5)+(8+4)+(9+3)</w:t>
      </w:r>
      <w:r w:rsidRPr="00560137">
        <w:rPr>
          <w:rFonts w:ascii="宋体" w:hAnsi="宋体" w:hint="eastAsia"/>
          <w:szCs w:val="21"/>
        </w:rPr>
        <w:t>是</w:t>
      </w:r>
      <w:r w:rsidRPr="00560137">
        <w:rPr>
          <w:rFonts w:ascii="宋体" w:hAnsi="宋体"/>
          <w:szCs w:val="21"/>
        </w:rPr>
        <w:t>6</w:t>
      </w:r>
      <w:r w:rsidRPr="00560137">
        <w:rPr>
          <w:rFonts w:ascii="宋体" w:hAnsi="宋体" w:hint="eastAsia"/>
          <w:szCs w:val="21"/>
        </w:rPr>
        <w:t>个</w:t>
      </w:r>
      <w:r w:rsidRPr="00560137">
        <w:rPr>
          <w:rFonts w:ascii="宋体" w:hAnsi="宋体"/>
          <w:szCs w:val="21"/>
        </w:rPr>
        <w:t>6</w:t>
      </w:r>
      <w:r w:rsidRPr="00560137">
        <w:rPr>
          <w:rFonts w:ascii="宋体" w:hAnsi="宋体" w:hint="eastAsia"/>
          <w:szCs w:val="21"/>
        </w:rPr>
        <w:t>，从而</w:t>
      </w:r>
      <w:r w:rsidRPr="00560137">
        <w:rPr>
          <w:rFonts w:ascii="宋体" w:hAnsi="宋体"/>
          <w:szCs w:val="21"/>
        </w:rPr>
        <w:t>42=3+4+5+6+7+8+9</w:t>
      </w:r>
      <w:r w:rsidRPr="00560137">
        <w:rPr>
          <w:rFonts w:ascii="宋体" w:hAnsi="宋体" w:hint="eastAsia"/>
          <w:szCs w:val="21"/>
        </w:rPr>
        <w:t>，一共有</w:t>
      </w:r>
      <w:r w:rsidRPr="00560137">
        <w:rPr>
          <w:rFonts w:ascii="宋体" w:hAnsi="宋体"/>
          <w:szCs w:val="21"/>
        </w:rPr>
        <w:t>7</w:t>
      </w:r>
      <w:r w:rsidRPr="00560137">
        <w:rPr>
          <w:rFonts w:ascii="宋体" w:hAnsi="宋体" w:hint="eastAsia"/>
          <w:szCs w:val="21"/>
        </w:rPr>
        <w:t>个加数；</w:t>
      </w:r>
    </w:p>
    <w:p w:rsidR="0057351A" w:rsidRPr="00560137" w:rsidRDefault="0057351A" w:rsidP="003E1778">
      <w:pPr>
        <w:rPr>
          <w:rFonts w:ascii="宋体"/>
          <w:szCs w:val="21"/>
        </w:rPr>
      </w:pPr>
      <w:r w:rsidRPr="00560137">
        <w:rPr>
          <w:rFonts w:ascii="宋体" w:hAnsi="宋体"/>
          <w:szCs w:val="21"/>
        </w:rPr>
        <w:t xml:space="preserve">    </w:t>
      </w:r>
      <w:r w:rsidRPr="00560137">
        <w:rPr>
          <w:rFonts w:ascii="宋体" w:hAnsi="宋体" w:hint="eastAsia"/>
          <w:szCs w:val="21"/>
        </w:rPr>
        <w:t>又因为</w:t>
      </w:r>
      <w:r w:rsidRPr="00560137">
        <w:rPr>
          <w:rFonts w:ascii="宋体" w:hAnsi="宋体"/>
          <w:szCs w:val="21"/>
        </w:rPr>
        <w:t>42=14</w:t>
      </w:r>
      <w:r w:rsidRPr="00560137">
        <w:rPr>
          <w:rFonts w:ascii="宋体" w:hAnsi="宋体" w:hint="eastAsia"/>
          <w:szCs w:val="21"/>
        </w:rPr>
        <w:t>×</w:t>
      </w:r>
      <w:r w:rsidRPr="00560137">
        <w:rPr>
          <w:rFonts w:ascii="宋体" w:hAnsi="宋体"/>
          <w:szCs w:val="21"/>
        </w:rPr>
        <w:t>3</w:t>
      </w:r>
      <w:r w:rsidRPr="00560137">
        <w:rPr>
          <w:rFonts w:ascii="宋体" w:hAnsi="宋体" w:hint="eastAsia"/>
          <w:szCs w:val="21"/>
        </w:rPr>
        <w:t>，故可将</w:t>
      </w:r>
      <w:r w:rsidRPr="00560137">
        <w:rPr>
          <w:rFonts w:ascii="宋体" w:hAnsi="宋体"/>
          <w:szCs w:val="21"/>
        </w:rPr>
        <w:t>42</w:t>
      </w:r>
      <w:r w:rsidRPr="00560137">
        <w:rPr>
          <w:rFonts w:ascii="宋体" w:hAnsi="宋体" w:hint="eastAsia"/>
          <w:szCs w:val="21"/>
        </w:rPr>
        <w:t>：</w:t>
      </w:r>
      <w:r w:rsidRPr="00560137">
        <w:rPr>
          <w:rFonts w:ascii="宋体" w:hAnsi="宋体"/>
          <w:szCs w:val="21"/>
        </w:rPr>
        <w:t>13+14+15</w:t>
      </w:r>
      <w:r w:rsidRPr="00560137">
        <w:rPr>
          <w:rFonts w:ascii="宋体" w:hAnsi="宋体" w:hint="eastAsia"/>
          <w:szCs w:val="21"/>
        </w:rPr>
        <w:t>，一共有</w:t>
      </w:r>
      <w:r w:rsidRPr="00560137">
        <w:rPr>
          <w:rFonts w:ascii="宋体" w:hAnsi="宋体"/>
          <w:szCs w:val="21"/>
        </w:rPr>
        <w:t>3</w:t>
      </w:r>
      <w:r w:rsidRPr="00560137">
        <w:rPr>
          <w:rFonts w:ascii="宋体" w:hAnsi="宋体" w:hint="eastAsia"/>
          <w:szCs w:val="21"/>
        </w:rPr>
        <w:t>个加数；</w:t>
      </w:r>
    </w:p>
    <w:p w:rsidR="0057351A" w:rsidRPr="00560137" w:rsidRDefault="0057351A" w:rsidP="003E1778">
      <w:pPr>
        <w:rPr>
          <w:rFonts w:ascii="宋体"/>
          <w:szCs w:val="21"/>
        </w:rPr>
      </w:pPr>
      <w:r w:rsidRPr="00560137">
        <w:rPr>
          <w:rFonts w:ascii="宋体" w:hAnsi="宋体"/>
          <w:szCs w:val="21"/>
        </w:rPr>
        <w:t xml:space="preserve">    </w:t>
      </w:r>
      <w:r w:rsidRPr="00560137">
        <w:rPr>
          <w:rFonts w:ascii="宋体" w:hAnsi="宋体" w:hint="eastAsia"/>
          <w:szCs w:val="21"/>
        </w:rPr>
        <w:t>又因为</w:t>
      </w:r>
      <w:r w:rsidRPr="00560137">
        <w:rPr>
          <w:rFonts w:ascii="宋体" w:hAnsi="宋体"/>
          <w:szCs w:val="21"/>
        </w:rPr>
        <w:t>42=21</w:t>
      </w:r>
      <w:r w:rsidRPr="00560137">
        <w:rPr>
          <w:rFonts w:ascii="宋体" w:hAnsi="宋体" w:hint="eastAsia"/>
          <w:szCs w:val="21"/>
        </w:rPr>
        <w:t>×</w:t>
      </w:r>
      <w:r w:rsidRPr="00560137">
        <w:rPr>
          <w:rFonts w:ascii="宋体" w:hAnsi="宋体"/>
          <w:szCs w:val="21"/>
        </w:rPr>
        <w:t>2</w:t>
      </w:r>
      <w:r w:rsidRPr="00560137">
        <w:rPr>
          <w:rFonts w:ascii="宋体" w:hAnsi="宋体" w:hint="eastAsia"/>
          <w:szCs w:val="21"/>
        </w:rPr>
        <w:t>，故可将</w:t>
      </w:r>
      <w:r w:rsidRPr="00560137">
        <w:rPr>
          <w:rFonts w:ascii="宋体" w:hAnsi="宋体"/>
          <w:szCs w:val="21"/>
        </w:rPr>
        <w:t>42=9+10+11+12</w:t>
      </w:r>
      <w:r w:rsidRPr="00560137">
        <w:rPr>
          <w:rFonts w:ascii="宋体" w:hAnsi="宋体" w:hint="eastAsia"/>
          <w:szCs w:val="21"/>
        </w:rPr>
        <w:t>，一共有</w:t>
      </w:r>
      <w:r w:rsidRPr="00560137">
        <w:rPr>
          <w:rFonts w:ascii="宋体" w:hAnsi="宋体"/>
          <w:szCs w:val="21"/>
        </w:rPr>
        <w:t>4</w:t>
      </w:r>
      <w:r w:rsidRPr="00560137">
        <w:rPr>
          <w:rFonts w:ascii="宋体" w:hAnsi="宋体" w:hint="eastAsia"/>
          <w:szCs w:val="21"/>
        </w:rPr>
        <w:t>个加数．</w:t>
      </w:r>
    </w:p>
    <w:p w:rsidR="0057351A" w:rsidRPr="00925F5D" w:rsidRDefault="0057351A" w:rsidP="003E1778">
      <w:pPr>
        <w:jc w:val="left"/>
        <w:rPr>
          <w:rFonts w:ascii="宋体"/>
          <w:szCs w:val="21"/>
        </w:rPr>
      </w:pPr>
      <w:r w:rsidRPr="00560137">
        <w:rPr>
          <w:rFonts w:ascii="宋体" w:hAnsi="宋体" w:hint="eastAsia"/>
          <w:szCs w:val="21"/>
        </w:rPr>
        <w:t>所以原问题有三个解：一共有</w:t>
      </w:r>
      <w:r w:rsidRPr="00560137">
        <w:rPr>
          <w:rFonts w:ascii="宋体" w:hAnsi="宋体"/>
          <w:szCs w:val="21"/>
        </w:rPr>
        <w:t>7</w:t>
      </w:r>
      <w:r w:rsidRPr="00560137">
        <w:rPr>
          <w:rFonts w:ascii="宋体" w:hAnsi="宋体" w:hint="eastAsia"/>
          <w:szCs w:val="21"/>
        </w:rPr>
        <w:t>只盒子、</w:t>
      </w:r>
      <w:r w:rsidRPr="00560137">
        <w:rPr>
          <w:rFonts w:ascii="宋体" w:hAnsi="宋体"/>
          <w:szCs w:val="21"/>
        </w:rPr>
        <w:t>4</w:t>
      </w:r>
      <w:r w:rsidRPr="00560137">
        <w:rPr>
          <w:rFonts w:ascii="宋体" w:hAnsi="宋体" w:hint="eastAsia"/>
          <w:szCs w:val="21"/>
        </w:rPr>
        <w:t>只盒子或</w:t>
      </w:r>
      <w:r w:rsidRPr="00560137">
        <w:rPr>
          <w:rFonts w:ascii="宋体" w:hAnsi="宋体"/>
          <w:szCs w:val="21"/>
        </w:rPr>
        <w:t>3</w:t>
      </w:r>
      <w:r w:rsidRPr="00560137">
        <w:rPr>
          <w:rFonts w:ascii="宋体" w:hAnsi="宋体" w:hint="eastAsia"/>
          <w:szCs w:val="21"/>
        </w:rPr>
        <w:t>只盒子</w:t>
      </w:r>
      <w:r>
        <w:rPr>
          <w:rFonts w:ascii="宋体"/>
          <w:szCs w:val="21"/>
        </w:rPr>
        <w:t>.</w:t>
      </w:r>
    </w:p>
    <w:p w:rsidR="0057351A" w:rsidRPr="00E17A42" w:rsidRDefault="0057351A" w:rsidP="00471F5F">
      <w:pPr>
        <w:rPr>
          <w:szCs w:val="21"/>
        </w:rPr>
        <w:sectPr w:rsidR="0057351A" w:rsidRPr="00E17A42" w:rsidSect="00471F5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57351A" w:rsidRDefault="0057351A" w:rsidP="00471F5F"/>
    <w:sectPr w:rsidR="0057351A" w:rsidSect="00471F5F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51A" w:rsidRDefault="0057351A" w:rsidP="007667D3">
      <w:r>
        <w:separator/>
      </w:r>
    </w:p>
  </w:endnote>
  <w:endnote w:type="continuationSeparator" w:id="0">
    <w:p w:rsidR="0057351A" w:rsidRDefault="0057351A" w:rsidP="007667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51A" w:rsidRPr="00B13469" w:rsidRDefault="0057351A" w:rsidP="00B13469">
    <w:pPr>
      <w:pStyle w:val="Footer"/>
      <w:jc w:val="center"/>
    </w:pPr>
    <w:r>
      <w:t>E</w:t>
    </w:r>
    <w:r>
      <w:rPr>
        <w:rFonts w:hint="eastAsia"/>
      </w:rPr>
      <w:t>度教育网：</w:t>
    </w:r>
    <w:r>
      <w:t>www.eduu.com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51A" w:rsidRDefault="0057351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51A" w:rsidRPr="00B13469" w:rsidRDefault="0057351A" w:rsidP="00B13469">
    <w:pPr>
      <w:pStyle w:val="Footer"/>
      <w:jc w:val="center"/>
    </w:pPr>
    <w:r>
      <w:t>E</w:t>
    </w:r>
    <w:r>
      <w:rPr>
        <w:rFonts w:hint="eastAsia"/>
      </w:rPr>
      <w:t>度教育网：</w:t>
    </w:r>
    <w:r>
      <w:t>www.eduu.com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51A" w:rsidRDefault="0057351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51A" w:rsidRDefault="0057351A" w:rsidP="007667D3">
      <w:r>
        <w:separator/>
      </w:r>
    </w:p>
  </w:footnote>
  <w:footnote w:type="continuationSeparator" w:id="0">
    <w:p w:rsidR="0057351A" w:rsidRDefault="0057351A" w:rsidP="007667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51A" w:rsidRDefault="0057351A">
    <w:pPr>
      <w:pStyle w:val="Header"/>
      <w:jc w:val="left"/>
    </w:pPr>
    <w:r>
      <w:t xml:space="preserve">  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0;margin-top:0;width:415.2pt;height:622.8pt;z-index:-251658240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  <w:r>
      <w:pict>
        <v:shape id="_x0000_i1026" type="#_x0000_t75" style="width:252pt;height:27.75pt;mso-position-horizontal-relative:page;mso-position-vertical-relative:page">
          <v:imagedata r:id="rId2" o:title=""/>
        </v:shape>
      </w:pict>
    </w:r>
    <w:r>
      <w:t xml:space="preserve"> </w:t>
    </w:r>
    <w:r>
      <w:rPr>
        <w:rFonts w:hint="eastAsia"/>
        <w:b/>
        <w:sz w:val="21"/>
      </w:rPr>
      <w:t>更多试题请登陆</w:t>
    </w:r>
    <w:r>
      <w:rPr>
        <w:b/>
        <w:sz w:val="21"/>
      </w:rPr>
      <w:t>aoshu.eduu.com</w:t>
    </w:r>
    <w:r>
      <w:t xml:space="preserve"> </w:t>
    </w:r>
  </w:p>
  <w:p w:rsidR="0057351A" w:rsidRDefault="0057351A">
    <w:pPr>
      <w:pStyle w:val="Header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51A" w:rsidRDefault="0057351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51A" w:rsidRDefault="0057351A">
    <w:pPr>
      <w:pStyle w:val="Header"/>
      <w:jc w:val="left"/>
    </w:pPr>
    <w:r>
      <w:t xml:space="preserve">  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50" type="#_x0000_t75" style="position:absolute;margin-left:0;margin-top:0;width:415.2pt;height:622.8pt;z-index:-251659264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  <w:r>
      <w:pict>
        <v:shape id="_x0000_i1028" type="#_x0000_t75" style="width:252pt;height:27.75pt;mso-position-horizontal-relative:page;mso-position-vertical-relative:page">
          <v:imagedata r:id="rId2" o:title=""/>
        </v:shape>
      </w:pict>
    </w:r>
    <w:r>
      <w:t xml:space="preserve"> </w:t>
    </w:r>
    <w:r>
      <w:rPr>
        <w:rFonts w:hint="eastAsia"/>
        <w:b/>
        <w:sz w:val="21"/>
      </w:rPr>
      <w:t>更多试题请登陆</w:t>
    </w:r>
    <w:r>
      <w:rPr>
        <w:b/>
        <w:sz w:val="21"/>
      </w:rPr>
      <w:t>aoshu.eduu.com</w:t>
    </w:r>
    <w:r>
      <w:t xml:space="preserve"> </w:t>
    </w:r>
  </w:p>
  <w:p w:rsidR="0057351A" w:rsidRDefault="0057351A">
    <w:pPr>
      <w:pStyle w:val="Header"/>
      <w:jc w:val="left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51A" w:rsidRDefault="0057351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1F5F"/>
    <w:rsid w:val="00000772"/>
    <w:rsid w:val="00003928"/>
    <w:rsid w:val="00003AFA"/>
    <w:rsid w:val="00004F80"/>
    <w:rsid w:val="000057AB"/>
    <w:rsid w:val="0000751C"/>
    <w:rsid w:val="00007D0D"/>
    <w:rsid w:val="00007FE9"/>
    <w:rsid w:val="0001516B"/>
    <w:rsid w:val="000154D9"/>
    <w:rsid w:val="000173B8"/>
    <w:rsid w:val="0001793E"/>
    <w:rsid w:val="00020192"/>
    <w:rsid w:val="00024AEE"/>
    <w:rsid w:val="00027D70"/>
    <w:rsid w:val="000337E0"/>
    <w:rsid w:val="00034F0D"/>
    <w:rsid w:val="00035C28"/>
    <w:rsid w:val="00035DC4"/>
    <w:rsid w:val="000368E0"/>
    <w:rsid w:val="0004066E"/>
    <w:rsid w:val="00040CD0"/>
    <w:rsid w:val="00040FC1"/>
    <w:rsid w:val="0004173E"/>
    <w:rsid w:val="00043A1E"/>
    <w:rsid w:val="00044449"/>
    <w:rsid w:val="00044606"/>
    <w:rsid w:val="00044F16"/>
    <w:rsid w:val="00045803"/>
    <w:rsid w:val="00052DC9"/>
    <w:rsid w:val="00060C28"/>
    <w:rsid w:val="00063573"/>
    <w:rsid w:val="00063B7D"/>
    <w:rsid w:val="000651B6"/>
    <w:rsid w:val="0007040A"/>
    <w:rsid w:val="000712CF"/>
    <w:rsid w:val="00072079"/>
    <w:rsid w:val="00072D85"/>
    <w:rsid w:val="000743AF"/>
    <w:rsid w:val="000762D6"/>
    <w:rsid w:val="00077848"/>
    <w:rsid w:val="00080C20"/>
    <w:rsid w:val="00082D43"/>
    <w:rsid w:val="000844ED"/>
    <w:rsid w:val="00091639"/>
    <w:rsid w:val="000924F2"/>
    <w:rsid w:val="000954E1"/>
    <w:rsid w:val="00095F40"/>
    <w:rsid w:val="00096AAC"/>
    <w:rsid w:val="000A09B6"/>
    <w:rsid w:val="000A4A3D"/>
    <w:rsid w:val="000A4A51"/>
    <w:rsid w:val="000A4E9E"/>
    <w:rsid w:val="000A6AF3"/>
    <w:rsid w:val="000A7659"/>
    <w:rsid w:val="000B282C"/>
    <w:rsid w:val="000B3F52"/>
    <w:rsid w:val="000B553F"/>
    <w:rsid w:val="000B73BA"/>
    <w:rsid w:val="000C0529"/>
    <w:rsid w:val="000C5588"/>
    <w:rsid w:val="000C73BF"/>
    <w:rsid w:val="000D0476"/>
    <w:rsid w:val="000D09D0"/>
    <w:rsid w:val="000D3FC8"/>
    <w:rsid w:val="000D4CFE"/>
    <w:rsid w:val="000D50CB"/>
    <w:rsid w:val="000D595E"/>
    <w:rsid w:val="000D68B9"/>
    <w:rsid w:val="000E20EE"/>
    <w:rsid w:val="000E3125"/>
    <w:rsid w:val="000E374C"/>
    <w:rsid w:val="000E4763"/>
    <w:rsid w:val="000F0D36"/>
    <w:rsid w:val="000F2F01"/>
    <w:rsid w:val="000F306D"/>
    <w:rsid w:val="000F3344"/>
    <w:rsid w:val="000F7EB4"/>
    <w:rsid w:val="0010176E"/>
    <w:rsid w:val="00102AD2"/>
    <w:rsid w:val="0010386C"/>
    <w:rsid w:val="001075DB"/>
    <w:rsid w:val="00107675"/>
    <w:rsid w:val="00107837"/>
    <w:rsid w:val="00111132"/>
    <w:rsid w:val="001113AD"/>
    <w:rsid w:val="00113D41"/>
    <w:rsid w:val="00115DB7"/>
    <w:rsid w:val="00120ECD"/>
    <w:rsid w:val="0012218C"/>
    <w:rsid w:val="001223A3"/>
    <w:rsid w:val="00124984"/>
    <w:rsid w:val="001260A8"/>
    <w:rsid w:val="00127A6E"/>
    <w:rsid w:val="001374D5"/>
    <w:rsid w:val="001375F9"/>
    <w:rsid w:val="00140CF5"/>
    <w:rsid w:val="00143755"/>
    <w:rsid w:val="0014600B"/>
    <w:rsid w:val="00146720"/>
    <w:rsid w:val="00150CA1"/>
    <w:rsid w:val="00150F0D"/>
    <w:rsid w:val="00152A32"/>
    <w:rsid w:val="00153611"/>
    <w:rsid w:val="0015454B"/>
    <w:rsid w:val="00155B22"/>
    <w:rsid w:val="00155FD6"/>
    <w:rsid w:val="00161454"/>
    <w:rsid w:val="001615A3"/>
    <w:rsid w:val="00162080"/>
    <w:rsid w:val="00170154"/>
    <w:rsid w:val="00170B1F"/>
    <w:rsid w:val="00171C89"/>
    <w:rsid w:val="00172EC3"/>
    <w:rsid w:val="00173C8E"/>
    <w:rsid w:val="001766C8"/>
    <w:rsid w:val="00177C1D"/>
    <w:rsid w:val="00180FE3"/>
    <w:rsid w:val="0018152E"/>
    <w:rsid w:val="00181902"/>
    <w:rsid w:val="00190028"/>
    <w:rsid w:val="0019027A"/>
    <w:rsid w:val="00190BE7"/>
    <w:rsid w:val="00195640"/>
    <w:rsid w:val="001968B0"/>
    <w:rsid w:val="00197EBD"/>
    <w:rsid w:val="001A085E"/>
    <w:rsid w:val="001A2BE0"/>
    <w:rsid w:val="001A3B0F"/>
    <w:rsid w:val="001A452E"/>
    <w:rsid w:val="001B0370"/>
    <w:rsid w:val="001B0E26"/>
    <w:rsid w:val="001B1A58"/>
    <w:rsid w:val="001B2036"/>
    <w:rsid w:val="001B592B"/>
    <w:rsid w:val="001B71A7"/>
    <w:rsid w:val="001B74E4"/>
    <w:rsid w:val="001C0DD2"/>
    <w:rsid w:val="001C2876"/>
    <w:rsid w:val="001C3C52"/>
    <w:rsid w:val="001C5BA6"/>
    <w:rsid w:val="001C7362"/>
    <w:rsid w:val="001C7768"/>
    <w:rsid w:val="001C79AC"/>
    <w:rsid w:val="001C7E14"/>
    <w:rsid w:val="001D2B5F"/>
    <w:rsid w:val="001D32D1"/>
    <w:rsid w:val="001D403D"/>
    <w:rsid w:val="001D4D95"/>
    <w:rsid w:val="001E0487"/>
    <w:rsid w:val="001E0541"/>
    <w:rsid w:val="001E0981"/>
    <w:rsid w:val="001E0C62"/>
    <w:rsid w:val="001E37C1"/>
    <w:rsid w:val="001E4E68"/>
    <w:rsid w:val="001E6321"/>
    <w:rsid w:val="001E725B"/>
    <w:rsid w:val="001F3A61"/>
    <w:rsid w:val="00200DA9"/>
    <w:rsid w:val="00202F62"/>
    <w:rsid w:val="002042A6"/>
    <w:rsid w:val="00204864"/>
    <w:rsid w:val="00204BF5"/>
    <w:rsid w:val="002061A1"/>
    <w:rsid w:val="00207FF0"/>
    <w:rsid w:val="00214AB3"/>
    <w:rsid w:val="0021785D"/>
    <w:rsid w:val="00224277"/>
    <w:rsid w:val="00224643"/>
    <w:rsid w:val="00232089"/>
    <w:rsid w:val="002334B6"/>
    <w:rsid w:val="0023387D"/>
    <w:rsid w:val="00234C7A"/>
    <w:rsid w:val="002350CA"/>
    <w:rsid w:val="00240E58"/>
    <w:rsid w:val="0024164C"/>
    <w:rsid w:val="0024424E"/>
    <w:rsid w:val="002442AF"/>
    <w:rsid w:val="00244FBA"/>
    <w:rsid w:val="00245942"/>
    <w:rsid w:val="00246280"/>
    <w:rsid w:val="00246D3D"/>
    <w:rsid w:val="00246E41"/>
    <w:rsid w:val="002475F1"/>
    <w:rsid w:val="00253E87"/>
    <w:rsid w:val="00254F5A"/>
    <w:rsid w:val="0025571F"/>
    <w:rsid w:val="002572F6"/>
    <w:rsid w:val="00257988"/>
    <w:rsid w:val="002626C2"/>
    <w:rsid w:val="002643B4"/>
    <w:rsid w:val="00265BC3"/>
    <w:rsid w:val="00265C3A"/>
    <w:rsid w:val="00266DE7"/>
    <w:rsid w:val="00267155"/>
    <w:rsid w:val="00270FCD"/>
    <w:rsid w:val="00271F9B"/>
    <w:rsid w:val="00273995"/>
    <w:rsid w:val="00273E69"/>
    <w:rsid w:val="00275192"/>
    <w:rsid w:val="00277FF7"/>
    <w:rsid w:val="0028276B"/>
    <w:rsid w:val="00284E34"/>
    <w:rsid w:val="00286C3C"/>
    <w:rsid w:val="00287193"/>
    <w:rsid w:val="00293E49"/>
    <w:rsid w:val="00295973"/>
    <w:rsid w:val="00296EB3"/>
    <w:rsid w:val="002A06BE"/>
    <w:rsid w:val="002A0980"/>
    <w:rsid w:val="002A62E9"/>
    <w:rsid w:val="002B2551"/>
    <w:rsid w:val="002C0161"/>
    <w:rsid w:val="002C3BAF"/>
    <w:rsid w:val="002C5FDF"/>
    <w:rsid w:val="002C6ABD"/>
    <w:rsid w:val="002D19C7"/>
    <w:rsid w:val="002D4ADC"/>
    <w:rsid w:val="002E15B9"/>
    <w:rsid w:val="002E29CD"/>
    <w:rsid w:val="002E3240"/>
    <w:rsid w:val="002E475C"/>
    <w:rsid w:val="002E4C42"/>
    <w:rsid w:val="002E56C5"/>
    <w:rsid w:val="002F1B75"/>
    <w:rsid w:val="0030112D"/>
    <w:rsid w:val="003018CA"/>
    <w:rsid w:val="00304929"/>
    <w:rsid w:val="0031072C"/>
    <w:rsid w:val="00310EF7"/>
    <w:rsid w:val="00316A2A"/>
    <w:rsid w:val="00321272"/>
    <w:rsid w:val="00321EDB"/>
    <w:rsid w:val="0032329A"/>
    <w:rsid w:val="00323732"/>
    <w:rsid w:val="00324281"/>
    <w:rsid w:val="003244CB"/>
    <w:rsid w:val="0032672F"/>
    <w:rsid w:val="00327F1E"/>
    <w:rsid w:val="00330BF0"/>
    <w:rsid w:val="00332D83"/>
    <w:rsid w:val="00335311"/>
    <w:rsid w:val="00336602"/>
    <w:rsid w:val="00340CF2"/>
    <w:rsid w:val="0034193C"/>
    <w:rsid w:val="00342850"/>
    <w:rsid w:val="0034397F"/>
    <w:rsid w:val="00344465"/>
    <w:rsid w:val="003461B0"/>
    <w:rsid w:val="0034632A"/>
    <w:rsid w:val="00354249"/>
    <w:rsid w:val="003542B1"/>
    <w:rsid w:val="003610DF"/>
    <w:rsid w:val="00361FF7"/>
    <w:rsid w:val="00363A30"/>
    <w:rsid w:val="00363FBB"/>
    <w:rsid w:val="00364FD8"/>
    <w:rsid w:val="00365C19"/>
    <w:rsid w:val="00366718"/>
    <w:rsid w:val="00367545"/>
    <w:rsid w:val="00372116"/>
    <w:rsid w:val="00373A3B"/>
    <w:rsid w:val="00373EF9"/>
    <w:rsid w:val="0037519F"/>
    <w:rsid w:val="0037534F"/>
    <w:rsid w:val="00376CBC"/>
    <w:rsid w:val="0038208C"/>
    <w:rsid w:val="00383D1C"/>
    <w:rsid w:val="00386B53"/>
    <w:rsid w:val="003902E5"/>
    <w:rsid w:val="003917D3"/>
    <w:rsid w:val="00392651"/>
    <w:rsid w:val="003941BF"/>
    <w:rsid w:val="00394894"/>
    <w:rsid w:val="003963B5"/>
    <w:rsid w:val="00396D32"/>
    <w:rsid w:val="0039738E"/>
    <w:rsid w:val="00397C93"/>
    <w:rsid w:val="00397EB9"/>
    <w:rsid w:val="003A1143"/>
    <w:rsid w:val="003A34F9"/>
    <w:rsid w:val="003A560E"/>
    <w:rsid w:val="003A69CF"/>
    <w:rsid w:val="003A6F91"/>
    <w:rsid w:val="003A77CC"/>
    <w:rsid w:val="003B13FA"/>
    <w:rsid w:val="003B1754"/>
    <w:rsid w:val="003B2A72"/>
    <w:rsid w:val="003B58C3"/>
    <w:rsid w:val="003B634E"/>
    <w:rsid w:val="003C0FED"/>
    <w:rsid w:val="003C30E4"/>
    <w:rsid w:val="003C4079"/>
    <w:rsid w:val="003C605E"/>
    <w:rsid w:val="003D1FF5"/>
    <w:rsid w:val="003D4DDB"/>
    <w:rsid w:val="003D52E2"/>
    <w:rsid w:val="003D543E"/>
    <w:rsid w:val="003D5E4D"/>
    <w:rsid w:val="003D6B71"/>
    <w:rsid w:val="003E1778"/>
    <w:rsid w:val="003E4D57"/>
    <w:rsid w:val="003E685C"/>
    <w:rsid w:val="003E7E72"/>
    <w:rsid w:val="003F0ACC"/>
    <w:rsid w:val="003F430C"/>
    <w:rsid w:val="003F4517"/>
    <w:rsid w:val="003F62DE"/>
    <w:rsid w:val="003F6EF4"/>
    <w:rsid w:val="0040142A"/>
    <w:rsid w:val="00410254"/>
    <w:rsid w:val="0041041C"/>
    <w:rsid w:val="00413E40"/>
    <w:rsid w:val="00415844"/>
    <w:rsid w:val="004163D4"/>
    <w:rsid w:val="0042343D"/>
    <w:rsid w:val="004245BC"/>
    <w:rsid w:val="004263BF"/>
    <w:rsid w:val="00427083"/>
    <w:rsid w:val="00430700"/>
    <w:rsid w:val="00430DF8"/>
    <w:rsid w:val="004317F3"/>
    <w:rsid w:val="00432070"/>
    <w:rsid w:val="0043297E"/>
    <w:rsid w:val="00433031"/>
    <w:rsid w:val="00434D56"/>
    <w:rsid w:val="004365B1"/>
    <w:rsid w:val="00440B8E"/>
    <w:rsid w:val="00440E4A"/>
    <w:rsid w:val="00442B94"/>
    <w:rsid w:val="0044373F"/>
    <w:rsid w:val="00451330"/>
    <w:rsid w:val="00452920"/>
    <w:rsid w:val="004529C8"/>
    <w:rsid w:val="00453453"/>
    <w:rsid w:val="00454FA8"/>
    <w:rsid w:val="00460576"/>
    <w:rsid w:val="004609A0"/>
    <w:rsid w:val="00460E2C"/>
    <w:rsid w:val="00462297"/>
    <w:rsid w:val="0046350E"/>
    <w:rsid w:val="0046441A"/>
    <w:rsid w:val="00466551"/>
    <w:rsid w:val="00471080"/>
    <w:rsid w:val="00471F5F"/>
    <w:rsid w:val="00474DC5"/>
    <w:rsid w:val="0048266C"/>
    <w:rsid w:val="004848FD"/>
    <w:rsid w:val="00484E84"/>
    <w:rsid w:val="00487313"/>
    <w:rsid w:val="00487792"/>
    <w:rsid w:val="00491616"/>
    <w:rsid w:val="004964E4"/>
    <w:rsid w:val="004968C4"/>
    <w:rsid w:val="00496A4C"/>
    <w:rsid w:val="0049701A"/>
    <w:rsid w:val="004A0E32"/>
    <w:rsid w:val="004A11CC"/>
    <w:rsid w:val="004A1D12"/>
    <w:rsid w:val="004A4BA8"/>
    <w:rsid w:val="004B167A"/>
    <w:rsid w:val="004B19FC"/>
    <w:rsid w:val="004B1DE9"/>
    <w:rsid w:val="004B2603"/>
    <w:rsid w:val="004B2948"/>
    <w:rsid w:val="004B45BC"/>
    <w:rsid w:val="004B6EA7"/>
    <w:rsid w:val="004C0550"/>
    <w:rsid w:val="004C172F"/>
    <w:rsid w:val="004C3D1C"/>
    <w:rsid w:val="004C528A"/>
    <w:rsid w:val="004D1A0A"/>
    <w:rsid w:val="004D1ABE"/>
    <w:rsid w:val="004D2E77"/>
    <w:rsid w:val="004D462B"/>
    <w:rsid w:val="004D5DA3"/>
    <w:rsid w:val="004D621C"/>
    <w:rsid w:val="004D77A5"/>
    <w:rsid w:val="004E3042"/>
    <w:rsid w:val="004E4B40"/>
    <w:rsid w:val="004E6520"/>
    <w:rsid w:val="004E6617"/>
    <w:rsid w:val="004F213C"/>
    <w:rsid w:val="004F5EBD"/>
    <w:rsid w:val="004F7D39"/>
    <w:rsid w:val="005003D5"/>
    <w:rsid w:val="00501853"/>
    <w:rsid w:val="00502900"/>
    <w:rsid w:val="00502D1F"/>
    <w:rsid w:val="00503C87"/>
    <w:rsid w:val="0050419A"/>
    <w:rsid w:val="005051F2"/>
    <w:rsid w:val="005074A8"/>
    <w:rsid w:val="0051038B"/>
    <w:rsid w:val="00521CF2"/>
    <w:rsid w:val="00522001"/>
    <w:rsid w:val="00523E14"/>
    <w:rsid w:val="00525B01"/>
    <w:rsid w:val="005272C8"/>
    <w:rsid w:val="00527AE1"/>
    <w:rsid w:val="005322EF"/>
    <w:rsid w:val="005325A6"/>
    <w:rsid w:val="0053304C"/>
    <w:rsid w:val="0053342B"/>
    <w:rsid w:val="005349DE"/>
    <w:rsid w:val="00535337"/>
    <w:rsid w:val="00535C66"/>
    <w:rsid w:val="0054015A"/>
    <w:rsid w:val="00540957"/>
    <w:rsid w:val="00541500"/>
    <w:rsid w:val="0054197E"/>
    <w:rsid w:val="00543BA4"/>
    <w:rsid w:val="0054499E"/>
    <w:rsid w:val="0054524F"/>
    <w:rsid w:val="00545454"/>
    <w:rsid w:val="005552B6"/>
    <w:rsid w:val="00560137"/>
    <w:rsid w:val="005630CA"/>
    <w:rsid w:val="00564626"/>
    <w:rsid w:val="00564717"/>
    <w:rsid w:val="00566087"/>
    <w:rsid w:val="00566735"/>
    <w:rsid w:val="00566A37"/>
    <w:rsid w:val="00567D20"/>
    <w:rsid w:val="00571C42"/>
    <w:rsid w:val="0057351A"/>
    <w:rsid w:val="00574456"/>
    <w:rsid w:val="00574B48"/>
    <w:rsid w:val="00576DFF"/>
    <w:rsid w:val="005776CE"/>
    <w:rsid w:val="00581E4A"/>
    <w:rsid w:val="00587CD1"/>
    <w:rsid w:val="00591B48"/>
    <w:rsid w:val="00593E9E"/>
    <w:rsid w:val="00595632"/>
    <w:rsid w:val="005A6663"/>
    <w:rsid w:val="005B121D"/>
    <w:rsid w:val="005B3AF7"/>
    <w:rsid w:val="005B62BB"/>
    <w:rsid w:val="005B6BA5"/>
    <w:rsid w:val="005B6CAB"/>
    <w:rsid w:val="005B6E00"/>
    <w:rsid w:val="005C0123"/>
    <w:rsid w:val="005C2130"/>
    <w:rsid w:val="005C7246"/>
    <w:rsid w:val="005C763C"/>
    <w:rsid w:val="005D0B95"/>
    <w:rsid w:val="005D40B2"/>
    <w:rsid w:val="005D4179"/>
    <w:rsid w:val="005D4458"/>
    <w:rsid w:val="005D5B3D"/>
    <w:rsid w:val="005D6B8B"/>
    <w:rsid w:val="005E0B6F"/>
    <w:rsid w:val="005E148C"/>
    <w:rsid w:val="005E18F1"/>
    <w:rsid w:val="005E20E8"/>
    <w:rsid w:val="005E244E"/>
    <w:rsid w:val="005E24F5"/>
    <w:rsid w:val="005E4070"/>
    <w:rsid w:val="005E559D"/>
    <w:rsid w:val="005E5D18"/>
    <w:rsid w:val="005E74E7"/>
    <w:rsid w:val="005E7709"/>
    <w:rsid w:val="005F0340"/>
    <w:rsid w:val="005F2E01"/>
    <w:rsid w:val="005F2ECE"/>
    <w:rsid w:val="005F36AA"/>
    <w:rsid w:val="005F690A"/>
    <w:rsid w:val="00601A75"/>
    <w:rsid w:val="00602965"/>
    <w:rsid w:val="0060609B"/>
    <w:rsid w:val="00607AFD"/>
    <w:rsid w:val="00610A5C"/>
    <w:rsid w:val="006129D5"/>
    <w:rsid w:val="00620AA2"/>
    <w:rsid w:val="006227A3"/>
    <w:rsid w:val="00622C53"/>
    <w:rsid w:val="00632AFA"/>
    <w:rsid w:val="00633BFA"/>
    <w:rsid w:val="006342F5"/>
    <w:rsid w:val="00634F4C"/>
    <w:rsid w:val="00635874"/>
    <w:rsid w:val="00636398"/>
    <w:rsid w:val="00636C89"/>
    <w:rsid w:val="006406C5"/>
    <w:rsid w:val="00643966"/>
    <w:rsid w:val="0064513C"/>
    <w:rsid w:val="00646C14"/>
    <w:rsid w:val="006476AA"/>
    <w:rsid w:val="00651119"/>
    <w:rsid w:val="0065231A"/>
    <w:rsid w:val="00652925"/>
    <w:rsid w:val="006543A9"/>
    <w:rsid w:val="0065660D"/>
    <w:rsid w:val="00656A4F"/>
    <w:rsid w:val="00657444"/>
    <w:rsid w:val="00662294"/>
    <w:rsid w:val="006628AF"/>
    <w:rsid w:val="00662D30"/>
    <w:rsid w:val="00663C56"/>
    <w:rsid w:val="00666E63"/>
    <w:rsid w:val="006711A1"/>
    <w:rsid w:val="00673FCE"/>
    <w:rsid w:val="00681C74"/>
    <w:rsid w:val="00683E46"/>
    <w:rsid w:val="00683E6D"/>
    <w:rsid w:val="00690886"/>
    <w:rsid w:val="006937D4"/>
    <w:rsid w:val="0069389B"/>
    <w:rsid w:val="006939BA"/>
    <w:rsid w:val="00695779"/>
    <w:rsid w:val="00695AB3"/>
    <w:rsid w:val="00696E97"/>
    <w:rsid w:val="006A0DA9"/>
    <w:rsid w:val="006A33B0"/>
    <w:rsid w:val="006A428D"/>
    <w:rsid w:val="006A62F4"/>
    <w:rsid w:val="006B4248"/>
    <w:rsid w:val="006B4D6C"/>
    <w:rsid w:val="006B5E1C"/>
    <w:rsid w:val="006B7779"/>
    <w:rsid w:val="006C1BE3"/>
    <w:rsid w:val="006C3CCF"/>
    <w:rsid w:val="006D29D3"/>
    <w:rsid w:val="006E0B53"/>
    <w:rsid w:val="006E1A51"/>
    <w:rsid w:val="006E45D1"/>
    <w:rsid w:val="006E74A7"/>
    <w:rsid w:val="006F091C"/>
    <w:rsid w:val="006F0CED"/>
    <w:rsid w:val="006F29F3"/>
    <w:rsid w:val="006F3816"/>
    <w:rsid w:val="006F4121"/>
    <w:rsid w:val="006F5AE1"/>
    <w:rsid w:val="006F5FAB"/>
    <w:rsid w:val="006F7450"/>
    <w:rsid w:val="00700382"/>
    <w:rsid w:val="0070088E"/>
    <w:rsid w:val="00700CE9"/>
    <w:rsid w:val="00701C63"/>
    <w:rsid w:val="00701E85"/>
    <w:rsid w:val="0070206A"/>
    <w:rsid w:val="00703733"/>
    <w:rsid w:val="00704DE8"/>
    <w:rsid w:val="0070525B"/>
    <w:rsid w:val="00705E8E"/>
    <w:rsid w:val="00707191"/>
    <w:rsid w:val="007143A2"/>
    <w:rsid w:val="00715B55"/>
    <w:rsid w:val="00717907"/>
    <w:rsid w:val="0072035D"/>
    <w:rsid w:val="00725E0A"/>
    <w:rsid w:val="0072733D"/>
    <w:rsid w:val="00727FC1"/>
    <w:rsid w:val="00731844"/>
    <w:rsid w:val="00740696"/>
    <w:rsid w:val="0074593A"/>
    <w:rsid w:val="00746A67"/>
    <w:rsid w:val="00751C63"/>
    <w:rsid w:val="007544BC"/>
    <w:rsid w:val="0075553C"/>
    <w:rsid w:val="00757E74"/>
    <w:rsid w:val="00760425"/>
    <w:rsid w:val="00760FF0"/>
    <w:rsid w:val="007628AC"/>
    <w:rsid w:val="00764C0F"/>
    <w:rsid w:val="007667D3"/>
    <w:rsid w:val="00775936"/>
    <w:rsid w:val="00776936"/>
    <w:rsid w:val="0077790F"/>
    <w:rsid w:val="00781CAE"/>
    <w:rsid w:val="00782AB0"/>
    <w:rsid w:val="00783DD9"/>
    <w:rsid w:val="0079642E"/>
    <w:rsid w:val="00796BCC"/>
    <w:rsid w:val="00796F40"/>
    <w:rsid w:val="0079734F"/>
    <w:rsid w:val="00797AE3"/>
    <w:rsid w:val="007A0584"/>
    <w:rsid w:val="007A30BD"/>
    <w:rsid w:val="007A4AC3"/>
    <w:rsid w:val="007A7558"/>
    <w:rsid w:val="007B2913"/>
    <w:rsid w:val="007B2B49"/>
    <w:rsid w:val="007B2EA4"/>
    <w:rsid w:val="007B37F2"/>
    <w:rsid w:val="007B3E9D"/>
    <w:rsid w:val="007B44A3"/>
    <w:rsid w:val="007B4642"/>
    <w:rsid w:val="007B75A5"/>
    <w:rsid w:val="007C0752"/>
    <w:rsid w:val="007C0A48"/>
    <w:rsid w:val="007C2A23"/>
    <w:rsid w:val="007C3C67"/>
    <w:rsid w:val="007C4561"/>
    <w:rsid w:val="007C6177"/>
    <w:rsid w:val="007C6C6E"/>
    <w:rsid w:val="007D1365"/>
    <w:rsid w:val="007D1E3A"/>
    <w:rsid w:val="007D2E7D"/>
    <w:rsid w:val="007D37D0"/>
    <w:rsid w:val="007D4547"/>
    <w:rsid w:val="007D678E"/>
    <w:rsid w:val="007E1ED1"/>
    <w:rsid w:val="007E3137"/>
    <w:rsid w:val="007E5318"/>
    <w:rsid w:val="007E59B6"/>
    <w:rsid w:val="007F2FA3"/>
    <w:rsid w:val="007F3873"/>
    <w:rsid w:val="007F6075"/>
    <w:rsid w:val="007F7F84"/>
    <w:rsid w:val="00806E66"/>
    <w:rsid w:val="008139A5"/>
    <w:rsid w:val="008175E0"/>
    <w:rsid w:val="0082047F"/>
    <w:rsid w:val="00820AC3"/>
    <w:rsid w:val="008240CA"/>
    <w:rsid w:val="00825314"/>
    <w:rsid w:val="00825A5F"/>
    <w:rsid w:val="00826E22"/>
    <w:rsid w:val="00831099"/>
    <w:rsid w:val="008312AE"/>
    <w:rsid w:val="0083403B"/>
    <w:rsid w:val="00840361"/>
    <w:rsid w:val="008403F0"/>
    <w:rsid w:val="00841ED8"/>
    <w:rsid w:val="00844639"/>
    <w:rsid w:val="00844983"/>
    <w:rsid w:val="008453D5"/>
    <w:rsid w:val="00846FD7"/>
    <w:rsid w:val="00853145"/>
    <w:rsid w:val="00854B39"/>
    <w:rsid w:val="00855B10"/>
    <w:rsid w:val="008572EC"/>
    <w:rsid w:val="00862D36"/>
    <w:rsid w:val="008632AF"/>
    <w:rsid w:val="00864F1E"/>
    <w:rsid w:val="00867F01"/>
    <w:rsid w:val="008701F9"/>
    <w:rsid w:val="008712A5"/>
    <w:rsid w:val="00871AFE"/>
    <w:rsid w:val="00876277"/>
    <w:rsid w:val="00876676"/>
    <w:rsid w:val="008800FC"/>
    <w:rsid w:val="008810D6"/>
    <w:rsid w:val="008821B3"/>
    <w:rsid w:val="00884C50"/>
    <w:rsid w:val="0088615A"/>
    <w:rsid w:val="00895EE0"/>
    <w:rsid w:val="0089687E"/>
    <w:rsid w:val="008A1077"/>
    <w:rsid w:val="008A1923"/>
    <w:rsid w:val="008A1D10"/>
    <w:rsid w:val="008A1FEB"/>
    <w:rsid w:val="008A37BE"/>
    <w:rsid w:val="008A4E00"/>
    <w:rsid w:val="008A7712"/>
    <w:rsid w:val="008A79A7"/>
    <w:rsid w:val="008B0C79"/>
    <w:rsid w:val="008B14EA"/>
    <w:rsid w:val="008B1948"/>
    <w:rsid w:val="008B42E9"/>
    <w:rsid w:val="008B7AE4"/>
    <w:rsid w:val="008C0ADC"/>
    <w:rsid w:val="008C1A4E"/>
    <w:rsid w:val="008C2EBC"/>
    <w:rsid w:val="008C37B6"/>
    <w:rsid w:val="008C37BA"/>
    <w:rsid w:val="008C426C"/>
    <w:rsid w:val="008C4BB9"/>
    <w:rsid w:val="008C6960"/>
    <w:rsid w:val="008D0095"/>
    <w:rsid w:val="008D04BC"/>
    <w:rsid w:val="008D078E"/>
    <w:rsid w:val="008D6866"/>
    <w:rsid w:val="008D7C25"/>
    <w:rsid w:val="008D7C61"/>
    <w:rsid w:val="008E0DD9"/>
    <w:rsid w:val="008E1821"/>
    <w:rsid w:val="008E2126"/>
    <w:rsid w:val="008E3AB6"/>
    <w:rsid w:val="008E5FD6"/>
    <w:rsid w:val="008E69F5"/>
    <w:rsid w:val="008E6E9F"/>
    <w:rsid w:val="008F3481"/>
    <w:rsid w:val="008F43E2"/>
    <w:rsid w:val="008F557C"/>
    <w:rsid w:val="008F705A"/>
    <w:rsid w:val="008F7840"/>
    <w:rsid w:val="00900AB8"/>
    <w:rsid w:val="009010B9"/>
    <w:rsid w:val="00903503"/>
    <w:rsid w:val="0090372E"/>
    <w:rsid w:val="00905853"/>
    <w:rsid w:val="009109FD"/>
    <w:rsid w:val="00911884"/>
    <w:rsid w:val="00914033"/>
    <w:rsid w:val="009147AE"/>
    <w:rsid w:val="00914A62"/>
    <w:rsid w:val="009173B4"/>
    <w:rsid w:val="0092030D"/>
    <w:rsid w:val="00921353"/>
    <w:rsid w:val="009244A4"/>
    <w:rsid w:val="00924D7B"/>
    <w:rsid w:val="00925F5D"/>
    <w:rsid w:val="0092604C"/>
    <w:rsid w:val="009261CC"/>
    <w:rsid w:val="00926F9C"/>
    <w:rsid w:val="00932282"/>
    <w:rsid w:val="00932B39"/>
    <w:rsid w:val="00932CDF"/>
    <w:rsid w:val="00932CFB"/>
    <w:rsid w:val="00940BA9"/>
    <w:rsid w:val="009426D1"/>
    <w:rsid w:val="00944E36"/>
    <w:rsid w:val="009452A0"/>
    <w:rsid w:val="009457B6"/>
    <w:rsid w:val="00947A2F"/>
    <w:rsid w:val="0095094A"/>
    <w:rsid w:val="00954FB4"/>
    <w:rsid w:val="00954FB5"/>
    <w:rsid w:val="00955D2B"/>
    <w:rsid w:val="00957EE9"/>
    <w:rsid w:val="0096046D"/>
    <w:rsid w:val="00964C4B"/>
    <w:rsid w:val="009654FF"/>
    <w:rsid w:val="0096725F"/>
    <w:rsid w:val="00974511"/>
    <w:rsid w:val="00974B91"/>
    <w:rsid w:val="00975773"/>
    <w:rsid w:val="00980137"/>
    <w:rsid w:val="0098231E"/>
    <w:rsid w:val="0098275D"/>
    <w:rsid w:val="009857F4"/>
    <w:rsid w:val="00990BE3"/>
    <w:rsid w:val="009913FC"/>
    <w:rsid w:val="0099187B"/>
    <w:rsid w:val="00991932"/>
    <w:rsid w:val="009936FB"/>
    <w:rsid w:val="00996758"/>
    <w:rsid w:val="009A0A0F"/>
    <w:rsid w:val="009A1815"/>
    <w:rsid w:val="009A4598"/>
    <w:rsid w:val="009A6E04"/>
    <w:rsid w:val="009A7079"/>
    <w:rsid w:val="009A77B3"/>
    <w:rsid w:val="009A7A77"/>
    <w:rsid w:val="009B0451"/>
    <w:rsid w:val="009B2922"/>
    <w:rsid w:val="009B661D"/>
    <w:rsid w:val="009C19C8"/>
    <w:rsid w:val="009C2B53"/>
    <w:rsid w:val="009C3CF4"/>
    <w:rsid w:val="009C4C10"/>
    <w:rsid w:val="009C4EB5"/>
    <w:rsid w:val="009C5E20"/>
    <w:rsid w:val="009C74BE"/>
    <w:rsid w:val="009D0CE6"/>
    <w:rsid w:val="009D117E"/>
    <w:rsid w:val="009D13D0"/>
    <w:rsid w:val="009D20A6"/>
    <w:rsid w:val="009D3B5C"/>
    <w:rsid w:val="009D4678"/>
    <w:rsid w:val="009D74C3"/>
    <w:rsid w:val="009D7CDE"/>
    <w:rsid w:val="009E0718"/>
    <w:rsid w:val="009E0A6C"/>
    <w:rsid w:val="009E27A0"/>
    <w:rsid w:val="009E4654"/>
    <w:rsid w:val="009E4BD3"/>
    <w:rsid w:val="009E61EE"/>
    <w:rsid w:val="009F02B5"/>
    <w:rsid w:val="009F09E2"/>
    <w:rsid w:val="009F0B10"/>
    <w:rsid w:val="009F180B"/>
    <w:rsid w:val="009F399F"/>
    <w:rsid w:val="009F4A52"/>
    <w:rsid w:val="009F563C"/>
    <w:rsid w:val="009F6452"/>
    <w:rsid w:val="009F6DD3"/>
    <w:rsid w:val="00A00F91"/>
    <w:rsid w:val="00A011E5"/>
    <w:rsid w:val="00A025C3"/>
    <w:rsid w:val="00A03C86"/>
    <w:rsid w:val="00A04269"/>
    <w:rsid w:val="00A04E90"/>
    <w:rsid w:val="00A05C56"/>
    <w:rsid w:val="00A07B2F"/>
    <w:rsid w:val="00A10610"/>
    <w:rsid w:val="00A1299B"/>
    <w:rsid w:val="00A14ACB"/>
    <w:rsid w:val="00A15420"/>
    <w:rsid w:val="00A23025"/>
    <w:rsid w:val="00A2577E"/>
    <w:rsid w:val="00A26422"/>
    <w:rsid w:val="00A30B66"/>
    <w:rsid w:val="00A3114C"/>
    <w:rsid w:val="00A32903"/>
    <w:rsid w:val="00A33465"/>
    <w:rsid w:val="00A357FB"/>
    <w:rsid w:val="00A43E81"/>
    <w:rsid w:val="00A46C98"/>
    <w:rsid w:val="00A50C94"/>
    <w:rsid w:val="00A520DF"/>
    <w:rsid w:val="00A545BD"/>
    <w:rsid w:val="00A6235A"/>
    <w:rsid w:val="00A633BB"/>
    <w:rsid w:val="00A708FC"/>
    <w:rsid w:val="00A73091"/>
    <w:rsid w:val="00A73101"/>
    <w:rsid w:val="00A73F6B"/>
    <w:rsid w:val="00A74D98"/>
    <w:rsid w:val="00A75828"/>
    <w:rsid w:val="00A80E87"/>
    <w:rsid w:val="00A82527"/>
    <w:rsid w:val="00A85F5A"/>
    <w:rsid w:val="00A90E84"/>
    <w:rsid w:val="00A91642"/>
    <w:rsid w:val="00A9166E"/>
    <w:rsid w:val="00A91FB3"/>
    <w:rsid w:val="00A92A1F"/>
    <w:rsid w:val="00A92D32"/>
    <w:rsid w:val="00A95AB8"/>
    <w:rsid w:val="00A95E63"/>
    <w:rsid w:val="00A96CE1"/>
    <w:rsid w:val="00A96DA9"/>
    <w:rsid w:val="00AA1B50"/>
    <w:rsid w:val="00AA2669"/>
    <w:rsid w:val="00AA37BB"/>
    <w:rsid w:val="00AA3E3B"/>
    <w:rsid w:val="00AA6F94"/>
    <w:rsid w:val="00AB0317"/>
    <w:rsid w:val="00AB28FB"/>
    <w:rsid w:val="00AB2F24"/>
    <w:rsid w:val="00AB3D09"/>
    <w:rsid w:val="00AB561C"/>
    <w:rsid w:val="00AB60E3"/>
    <w:rsid w:val="00AB75DB"/>
    <w:rsid w:val="00AB7EBB"/>
    <w:rsid w:val="00AC03D1"/>
    <w:rsid w:val="00AC06B2"/>
    <w:rsid w:val="00AC17F6"/>
    <w:rsid w:val="00AC1818"/>
    <w:rsid w:val="00AC30E6"/>
    <w:rsid w:val="00AC4BF4"/>
    <w:rsid w:val="00AD39FF"/>
    <w:rsid w:val="00AD44D9"/>
    <w:rsid w:val="00AD4509"/>
    <w:rsid w:val="00AD51A4"/>
    <w:rsid w:val="00AD5A61"/>
    <w:rsid w:val="00AD7202"/>
    <w:rsid w:val="00AD7A50"/>
    <w:rsid w:val="00AE2E5D"/>
    <w:rsid w:val="00AE2EB1"/>
    <w:rsid w:val="00AE72CA"/>
    <w:rsid w:val="00AE76AB"/>
    <w:rsid w:val="00AF15E3"/>
    <w:rsid w:val="00AF18D3"/>
    <w:rsid w:val="00AF6868"/>
    <w:rsid w:val="00AF7BCD"/>
    <w:rsid w:val="00B02312"/>
    <w:rsid w:val="00B04C68"/>
    <w:rsid w:val="00B06479"/>
    <w:rsid w:val="00B07CF2"/>
    <w:rsid w:val="00B1258F"/>
    <w:rsid w:val="00B12746"/>
    <w:rsid w:val="00B13198"/>
    <w:rsid w:val="00B13469"/>
    <w:rsid w:val="00B15CC9"/>
    <w:rsid w:val="00B15D5B"/>
    <w:rsid w:val="00B162D3"/>
    <w:rsid w:val="00B203E3"/>
    <w:rsid w:val="00B27AA2"/>
    <w:rsid w:val="00B27D74"/>
    <w:rsid w:val="00B27E89"/>
    <w:rsid w:val="00B32C55"/>
    <w:rsid w:val="00B32E9D"/>
    <w:rsid w:val="00B35374"/>
    <w:rsid w:val="00B357FD"/>
    <w:rsid w:val="00B35823"/>
    <w:rsid w:val="00B365DD"/>
    <w:rsid w:val="00B40D0E"/>
    <w:rsid w:val="00B44EE6"/>
    <w:rsid w:val="00B46A67"/>
    <w:rsid w:val="00B53A30"/>
    <w:rsid w:val="00B546C8"/>
    <w:rsid w:val="00B56F65"/>
    <w:rsid w:val="00B5753E"/>
    <w:rsid w:val="00B60628"/>
    <w:rsid w:val="00B614F4"/>
    <w:rsid w:val="00B62102"/>
    <w:rsid w:val="00B64098"/>
    <w:rsid w:val="00B70A85"/>
    <w:rsid w:val="00B71E66"/>
    <w:rsid w:val="00B732BA"/>
    <w:rsid w:val="00B754B4"/>
    <w:rsid w:val="00B76474"/>
    <w:rsid w:val="00B76ECA"/>
    <w:rsid w:val="00B81216"/>
    <w:rsid w:val="00B83D0F"/>
    <w:rsid w:val="00B84ADA"/>
    <w:rsid w:val="00B8564A"/>
    <w:rsid w:val="00B8564E"/>
    <w:rsid w:val="00B9578B"/>
    <w:rsid w:val="00B96BF5"/>
    <w:rsid w:val="00BA00E0"/>
    <w:rsid w:val="00BA3D6E"/>
    <w:rsid w:val="00BB3C99"/>
    <w:rsid w:val="00BB3F97"/>
    <w:rsid w:val="00BB5B4B"/>
    <w:rsid w:val="00BB65F3"/>
    <w:rsid w:val="00BB6D7F"/>
    <w:rsid w:val="00BC09D1"/>
    <w:rsid w:val="00BC4494"/>
    <w:rsid w:val="00BC64EB"/>
    <w:rsid w:val="00BD0A49"/>
    <w:rsid w:val="00BD0B4F"/>
    <w:rsid w:val="00BD305E"/>
    <w:rsid w:val="00BD398F"/>
    <w:rsid w:val="00BE2789"/>
    <w:rsid w:val="00BE4C3C"/>
    <w:rsid w:val="00BE7BF2"/>
    <w:rsid w:val="00BF1412"/>
    <w:rsid w:val="00BF435E"/>
    <w:rsid w:val="00BF46D2"/>
    <w:rsid w:val="00BF5C5C"/>
    <w:rsid w:val="00C002A2"/>
    <w:rsid w:val="00C0173E"/>
    <w:rsid w:val="00C037D4"/>
    <w:rsid w:val="00C0623F"/>
    <w:rsid w:val="00C07991"/>
    <w:rsid w:val="00C154E2"/>
    <w:rsid w:val="00C16BD3"/>
    <w:rsid w:val="00C17502"/>
    <w:rsid w:val="00C17E03"/>
    <w:rsid w:val="00C206BE"/>
    <w:rsid w:val="00C22DAD"/>
    <w:rsid w:val="00C22F24"/>
    <w:rsid w:val="00C30C2C"/>
    <w:rsid w:val="00C31AFF"/>
    <w:rsid w:val="00C32620"/>
    <w:rsid w:val="00C33AE7"/>
    <w:rsid w:val="00C34317"/>
    <w:rsid w:val="00C3719C"/>
    <w:rsid w:val="00C4069C"/>
    <w:rsid w:val="00C423DB"/>
    <w:rsid w:val="00C45923"/>
    <w:rsid w:val="00C45A32"/>
    <w:rsid w:val="00C503BE"/>
    <w:rsid w:val="00C518EC"/>
    <w:rsid w:val="00C52CB6"/>
    <w:rsid w:val="00C53880"/>
    <w:rsid w:val="00C5673C"/>
    <w:rsid w:val="00C632BF"/>
    <w:rsid w:val="00C66495"/>
    <w:rsid w:val="00C71539"/>
    <w:rsid w:val="00C715E2"/>
    <w:rsid w:val="00C74379"/>
    <w:rsid w:val="00C77348"/>
    <w:rsid w:val="00C8009F"/>
    <w:rsid w:val="00C80636"/>
    <w:rsid w:val="00C80939"/>
    <w:rsid w:val="00C80C94"/>
    <w:rsid w:val="00C829EF"/>
    <w:rsid w:val="00C8625D"/>
    <w:rsid w:val="00C879E0"/>
    <w:rsid w:val="00C9129A"/>
    <w:rsid w:val="00C91DAB"/>
    <w:rsid w:val="00CA0CF3"/>
    <w:rsid w:val="00CA18AF"/>
    <w:rsid w:val="00CA5636"/>
    <w:rsid w:val="00CA6361"/>
    <w:rsid w:val="00CA7AA7"/>
    <w:rsid w:val="00CB039A"/>
    <w:rsid w:val="00CB2EBD"/>
    <w:rsid w:val="00CB3992"/>
    <w:rsid w:val="00CB52DF"/>
    <w:rsid w:val="00CB7CF5"/>
    <w:rsid w:val="00CC05DA"/>
    <w:rsid w:val="00CC11F0"/>
    <w:rsid w:val="00CC1375"/>
    <w:rsid w:val="00CC22F6"/>
    <w:rsid w:val="00CC3B9C"/>
    <w:rsid w:val="00CC6B8A"/>
    <w:rsid w:val="00CC7373"/>
    <w:rsid w:val="00CC7AFC"/>
    <w:rsid w:val="00CD05A4"/>
    <w:rsid w:val="00CD1B7B"/>
    <w:rsid w:val="00CD6B6E"/>
    <w:rsid w:val="00CD74E2"/>
    <w:rsid w:val="00CE3043"/>
    <w:rsid w:val="00CE45AD"/>
    <w:rsid w:val="00CE54C2"/>
    <w:rsid w:val="00CF2E1A"/>
    <w:rsid w:val="00CF3CDA"/>
    <w:rsid w:val="00CF70ED"/>
    <w:rsid w:val="00CF723B"/>
    <w:rsid w:val="00D00090"/>
    <w:rsid w:val="00D002D9"/>
    <w:rsid w:val="00D0047E"/>
    <w:rsid w:val="00D00EDD"/>
    <w:rsid w:val="00D04516"/>
    <w:rsid w:val="00D04DCE"/>
    <w:rsid w:val="00D12C5B"/>
    <w:rsid w:val="00D1535C"/>
    <w:rsid w:val="00D1656E"/>
    <w:rsid w:val="00D20B80"/>
    <w:rsid w:val="00D21E56"/>
    <w:rsid w:val="00D23FFF"/>
    <w:rsid w:val="00D279CF"/>
    <w:rsid w:val="00D27BCB"/>
    <w:rsid w:val="00D30F0C"/>
    <w:rsid w:val="00D3219B"/>
    <w:rsid w:val="00D379D9"/>
    <w:rsid w:val="00D40B33"/>
    <w:rsid w:val="00D424BA"/>
    <w:rsid w:val="00D45295"/>
    <w:rsid w:val="00D456F8"/>
    <w:rsid w:val="00D46991"/>
    <w:rsid w:val="00D50C0C"/>
    <w:rsid w:val="00D50D70"/>
    <w:rsid w:val="00D5162F"/>
    <w:rsid w:val="00D55201"/>
    <w:rsid w:val="00D55E36"/>
    <w:rsid w:val="00D616B5"/>
    <w:rsid w:val="00D7223D"/>
    <w:rsid w:val="00D72B84"/>
    <w:rsid w:val="00D745FD"/>
    <w:rsid w:val="00D74604"/>
    <w:rsid w:val="00D7653A"/>
    <w:rsid w:val="00D811BC"/>
    <w:rsid w:val="00D81590"/>
    <w:rsid w:val="00D90D18"/>
    <w:rsid w:val="00D94636"/>
    <w:rsid w:val="00D9684B"/>
    <w:rsid w:val="00D969B0"/>
    <w:rsid w:val="00D97B2D"/>
    <w:rsid w:val="00DA26F3"/>
    <w:rsid w:val="00DA413F"/>
    <w:rsid w:val="00DB0740"/>
    <w:rsid w:val="00DB086E"/>
    <w:rsid w:val="00DC0F20"/>
    <w:rsid w:val="00DC220F"/>
    <w:rsid w:val="00DC538B"/>
    <w:rsid w:val="00DC53B0"/>
    <w:rsid w:val="00DC5A46"/>
    <w:rsid w:val="00DC6902"/>
    <w:rsid w:val="00DD7626"/>
    <w:rsid w:val="00DE1529"/>
    <w:rsid w:val="00DE18F3"/>
    <w:rsid w:val="00DE3F08"/>
    <w:rsid w:val="00DE7392"/>
    <w:rsid w:val="00DF10DC"/>
    <w:rsid w:val="00DF2D02"/>
    <w:rsid w:val="00DF3E19"/>
    <w:rsid w:val="00DF77CC"/>
    <w:rsid w:val="00E005B9"/>
    <w:rsid w:val="00E025FC"/>
    <w:rsid w:val="00E02E40"/>
    <w:rsid w:val="00E03812"/>
    <w:rsid w:val="00E03BD9"/>
    <w:rsid w:val="00E04A62"/>
    <w:rsid w:val="00E056D6"/>
    <w:rsid w:val="00E05C45"/>
    <w:rsid w:val="00E06168"/>
    <w:rsid w:val="00E062D3"/>
    <w:rsid w:val="00E14C41"/>
    <w:rsid w:val="00E14C78"/>
    <w:rsid w:val="00E16A2E"/>
    <w:rsid w:val="00E17A42"/>
    <w:rsid w:val="00E2033D"/>
    <w:rsid w:val="00E20ADE"/>
    <w:rsid w:val="00E2363A"/>
    <w:rsid w:val="00E24E00"/>
    <w:rsid w:val="00E25A5F"/>
    <w:rsid w:val="00E27BF7"/>
    <w:rsid w:val="00E27E3A"/>
    <w:rsid w:val="00E33A26"/>
    <w:rsid w:val="00E376A4"/>
    <w:rsid w:val="00E436EA"/>
    <w:rsid w:val="00E455D7"/>
    <w:rsid w:val="00E46B7C"/>
    <w:rsid w:val="00E500F9"/>
    <w:rsid w:val="00E56C7B"/>
    <w:rsid w:val="00E57AFC"/>
    <w:rsid w:val="00E619D1"/>
    <w:rsid w:val="00E6368D"/>
    <w:rsid w:val="00E67802"/>
    <w:rsid w:val="00E716F6"/>
    <w:rsid w:val="00E71E66"/>
    <w:rsid w:val="00E72820"/>
    <w:rsid w:val="00E81EDF"/>
    <w:rsid w:val="00E824B4"/>
    <w:rsid w:val="00E87B28"/>
    <w:rsid w:val="00E87F88"/>
    <w:rsid w:val="00E9019A"/>
    <w:rsid w:val="00E90978"/>
    <w:rsid w:val="00E90DFB"/>
    <w:rsid w:val="00E91238"/>
    <w:rsid w:val="00E91A3D"/>
    <w:rsid w:val="00E92443"/>
    <w:rsid w:val="00E95B77"/>
    <w:rsid w:val="00E965B5"/>
    <w:rsid w:val="00E96A3C"/>
    <w:rsid w:val="00E976B0"/>
    <w:rsid w:val="00EA26A0"/>
    <w:rsid w:val="00EA272A"/>
    <w:rsid w:val="00EA2C9E"/>
    <w:rsid w:val="00EB28A7"/>
    <w:rsid w:val="00EB30DA"/>
    <w:rsid w:val="00EB44FA"/>
    <w:rsid w:val="00EB4E6D"/>
    <w:rsid w:val="00EB6225"/>
    <w:rsid w:val="00EB67E9"/>
    <w:rsid w:val="00EB7A77"/>
    <w:rsid w:val="00EC22ED"/>
    <w:rsid w:val="00EC2371"/>
    <w:rsid w:val="00EC2520"/>
    <w:rsid w:val="00EC4104"/>
    <w:rsid w:val="00EC443C"/>
    <w:rsid w:val="00EC79BB"/>
    <w:rsid w:val="00EC7BC1"/>
    <w:rsid w:val="00ED240A"/>
    <w:rsid w:val="00ED3FBE"/>
    <w:rsid w:val="00EE1720"/>
    <w:rsid w:val="00EE23CC"/>
    <w:rsid w:val="00EE27A4"/>
    <w:rsid w:val="00EE2ABC"/>
    <w:rsid w:val="00EE335B"/>
    <w:rsid w:val="00EE4201"/>
    <w:rsid w:val="00EE5890"/>
    <w:rsid w:val="00EE6A0A"/>
    <w:rsid w:val="00EF01D6"/>
    <w:rsid w:val="00EF2975"/>
    <w:rsid w:val="00EF54FC"/>
    <w:rsid w:val="00EF7683"/>
    <w:rsid w:val="00EF7A79"/>
    <w:rsid w:val="00F0545D"/>
    <w:rsid w:val="00F05F9F"/>
    <w:rsid w:val="00F06BBD"/>
    <w:rsid w:val="00F11196"/>
    <w:rsid w:val="00F1138C"/>
    <w:rsid w:val="00F22529"/>
    <w:rsid w:val="00F22EFD"/>
    <w:rsid w:val="00F25A28"/>
    <w:rsid w:val="00F25F63"/>
    <w:rsid w:val="00F279EF"/>
    <w:rsid w:val="00F30C07"/>
    <w:rsid w:val="00F30F63"/>
    <w:rsid w:val="00F30F73"/>
    <w:rsid w:val="00F32AEE"/>
    <w:rsid w:val="00F353A2"/>
    <w:rsid w:val="00F357D3"/>
    <w:rsid w:val="00F40CFA"/>
    <w:rsid w:val="00F43EC7"/>
    <w:rsid w:val="00F445C5"/>
    <w:rsid w:val="00F51BAE"/>
    <w:rsid w:val="00F52DEE"/>
    <w:rsid w:val="00F538FA"/>
    <w:rsid w:val="00F55B14"/>
    <w:rsid w:val="00F620A1"/>
    <w:rsid w:val="00F62332"/>
    <w:rsid w:val="00F63161"/>
    <w:rsid w:val="00F635FA"/>
    <w:rsid w:val="00F64143"/>
    <w:rsid w:val="00F649CE"/>
    <w:rsid w:val="00F65F44"/>
    <w:rsid w:val="00F6679E"/>
    <w:rsid w:val="00F70B86"/>
    <w:rsid w:val="00F751DD"/>
    <w:rsid w:val="00F75AC7"/>
    <w:rsid w:val="00F81C94"/>
    <w:rsid w:val="00F836B9"/>
    <w:rsid w:val="00F85517"/>
    <w:rsid w:val="00F9011F"/>
    <w:rsid w:val="00F92AE6"/>
    <w:rsid w:val="00F934E2"/>
    <w:rsid w:val="00F93F8B"/>
    <w:rsid w:val="00F9448B"/>
    <w:rsid w:val="00F95D76"/>
    <w:rsid w:val="00FA61B7"/>
    <w:rsid w:val="00FA7152"/>
    <w:rsid w:val="00FB12FD"/>
    <w:rsid w:val="00FB2390"/>
    <w:rsid w:val="00FB5434"/>
    <w:rsid w:val="00FC1BFF"/>
    <w:rsid w:val="00FC2A65"/>
    <w:rsid w:val="00FC319F"/>
    <w:rsid w:val="00FC6AF5"/>
    <w:rsid w:val="00FD69B8"/>
    <w:rsid w:val="00FE6216"/>
    <w:rsid w:val="00FF0992"/>
    <w:rsid w:val="00FF265A"/>
    <w:rsid w:val="00FF3C42"/>
    <w:rsid w:val="00FF6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martTagType w:namespaceuri="urn:schemas-microsoft-com:office:smarttags" w:name="chsdat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471F5F"/>
    <w:pPr>
      <w:widowControl w:val="0"/>
      <w:jc w:val="both"/>
    </w:pPr>
    <w:rPr>
      <w:rFonts w:ascii="Times New Roman" w:hAnsi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F02B5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F02B5"/>
    <w:rPr>
      <w:rFonts w:cs="Times New Roman"/>
      <w:b/>
      <w:bCs/>
      <w:kern w:val="44"/>
      <w:sz w:val="44"/>
      <w:szCs w:val="44"/>
    </w:rPr>
  </w:style>
  <w:style w:type="paragraph" w:styleId="TOCHeading">
    <w:name w:val="TOC Heading"/>
    <w:basedOn w:val="Heading1"/>
    <w:next w:val="Normal"/>
    <w:uiPriority w:val="99"/>
    <w:qFormat/>
    <w:rsid w:val="009F02B5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NormalWeb">
    <w:name w:val="Normal (Web)"/>
    <w:aliases w:val="普通 (Web)"/>
    <w:basedOn w:val="Normal"/>
    <w:uiPriority w:val="99"/>
    <w:rsid w:val="00471F5F"/>
    <w:pPr>
      <w:widowControl/>
      <w:jc w:val="left"/>
    </w:pPr>
    <w:rPr>
      <w:rFonts w:ascii="宋体" w:hAnsi="宋体"/>
      <w:kern w:val="0"/>
      <w:sz w:val="24"/>
    </w:rPr>
  </w:style>
  <w:style w:type="paragraph" w:styleId="Header">
    <w:name w:val="header"/>
    <w:basedOn w:val="Normal"/>
    <w:link w:val="HeaderChar"/>
    <w:uiPriority w:val="99"/>
    <w:rsid w:val="00471F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71F5F"/>
    <w:rPr>
      <w:rFonts w:ascii="Times New Roman" w:eastAsia="宋体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471F5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71F5F"/>
    <w:rPr>
      <w:rFonts w:ascii="Times New Roman" w:eastAsia="宋体" w:hAnsi="Times New Roman" w:cs="Times New Roman"/>
      <w:sz w:val="20"/>
      <w:szCs w:val="20"/>
    </w:rPr>
  </w:style>
  <w:style w:type="paragraph" w:customStyle="1" w:styleId="p0">
    <w:name w:val="p0"/>
    <w:basedOn w:val="Normal"/>
    <w:uiPriority w:val="99"/>
    <w:rsid w:val="00471F5F"/>
    <w:pPr>
      <w:widowControl/>
    </w:pPr>
    <w:rPr>
      <w:kern w:val="0"/>
    </w:rPr>
  </w:style>
  <w:style w:type="paragraph" w:styleId="BalloonText">
    <w:name w:val="Balloon Text"/>
    <w:basedOn w:val="Normal"/>
    <w:link w:val="BalloonTextChar"/>
    <w:uiPriority w:val="99"/>
    <w:semiHidden/>
    <w:rsid w:val="00A1542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15420"/>
    <w:rPr>
      <w:rFonts w:ascii="Times New Roman" w:eastAsia="宋体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2042A6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header" Target="header4.xml"/><Relationship Id="rId10" Type="http://schemas.openxmlformats.org/officeDocument/2006/relationships/image" Target="media/image5.wmf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200</Words>
  <Characters>1145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</cp:lastModifiedBy>
  <cp:revision>5</cp:revision>
  <dcterms:created xsi:type="dcterms:W3CDTF">2010-05-07T08:51:00Z</dcterms:created>
  <dcterms:modified xsi:type="dcterms:W3CDTF">2010-05-14T02:34:00Z</dcterms:modified>
</cp:coreProperties>
</file>